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38" w:type="pct"/>
        <w:tblInd w:w="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"/>
        <w:gridCol w:w="988"/>
        <w:gridCol w:w="1418"/>
        <w:gridCol w:w="3292"/>
        <w:gridCol w:w="547"/>
        <w:gridCol w:w="2633"/>
        <w:gridCol w:w="306"/>
      </w:tblGrid>
      <w:tr w:rsidR="00D05ADD" w:rsidRPr="000A105E" w14:paraId="1E10F36C" w14:textId="77777777" w:rsidTr="00453471">
        <w:trPr>
          <w:gridAfter w:val="1"/>
          <w:wAfter w:w="166" w:type="pct"/>
          <w:trHeight w:val="1098"/>
        </w:trPr>
        <w:tc>
          <w:tcPr>
            <w:tcW w:w="4834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0F36B" w14:textId="464F044D" w:rsidR="00D05ADD" w:rsidRPr="00AF0B31" w:rsidRDefault="00174A07" w:rsidP="00544566">
            <w:pPr>
              <w:pStyle w:val="Corpo"/>
              <w:jc w:val="center"/>
              <w:rPr>
                <w:rFonts w:ascii="Garamond" w:hAnsi="Garamond"/>
                <w:b/>
                <w:caps/>
              </w:rPr>
            </w:pPr>
            <w:r w:rsidRPr="00174A07">
              <w:rPr>
                <w:rFonts w:ascii="Garamond" w:hAnsi="Garamond" w:cs="Arial"/>
                <w:b/>
                <w:sz w:val="24"/>
              </w:rPr>
              <w:t xml:space="preserve">DICHIARAZIONE DI COMPLETAMENTO </w:t>
            </w:r>
            <w:r w:rsidR="00146C6B">
              <w:rPr>
                <w:rFonts w:ascii="Garamond" w:hAnsi="Garamond" w:cs="Arial"/>
                <w:b/>
                <w:sz w:val="24"/>
              </w:rPr>
              <w:t>DEGLI INTERVENTI</w:t>
            </w:r>
            <w:r w:rsidRPr="00174A07">
              <w:rPr>
                <w:rFonts w:ascii="Garamond" w:hAnsi="Garamond" w:cs="Arial"/>
                <w:b/>
                <w:sz w:val="24"/>
              </w:rPr>
              <w:t xml:space="preserve"> AI FINI ATTESTAZIONE CONSEGUIMENTO TRAGUARDO UE PNRR </w:t>
            </w:r>
            <w:r w:rsidR="00A02C93">
              <w:rPr>
                <w:rFonts w:ascii="Garamond" w:hAnsi="Garamond" w:cs="Arial"/>
                <w:b/>
                <w:sz w:val="24"/>
              </w:rPr>
              <w:t>M5C2 I</w:t>
            </w:r>
            <w:r w:rsidR="00632E4F">
              <w:rPr>
                <w:rFonts w:ascii="Garamond" w:hAnsi="Garamond" w:cs="Arial"/>
                <w:b/>
                <w:sz w:val="24"/>
              </w:rPr>
              <w:t>.6</w:t>
            </w:r>
          </w:p>
        </w:tc>
      </w:tr>
      <w:tr w:rsidR="005576DD" w:rsidRPr="000023EA" w14:paraId="1E10F37F" w14:textId="77777777" w:rsidTr="0045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66" w:type="pct"/>
        </w:trPr>
        <w:tc>
          <w:tcPr>
            <w:tcW w:w="11" w:type="pct"/>
          </w:tcPr>
          <w:p w14:paraId="1E10F36D" w14:textId="77777777" w:rsidR="009A7596" w:rsidRPr="002212FC" w:rsidRDefault="009A7596" w:rsidP="000E68EF">
            <w:pPr>
              <w:pStyle w:val="EmptyLayoutCell"/>
              <w:rPr>
                <w:lang w:val="it-IT"/>
              </w:rPr>
            </w:pPr>
          </w:p>
        </w:tc>
        <w:tc>
          <w:tcPr>
            <w:tcW w:w="4822" w:type="pct"/>
            <w:gridSpan w:val="5"/>
          </w:tcPr>
          <w:p w14:paraId="01EE3419" w14:textId="77777777" w:rsidR="004E34B3" w:rsidRPr="008F1C04" w:rsidRDefault="004E34B3" w:rsidP="00670034">
            <w:pPr>
              <w:rPr>
                <w:lang w:val="it-IT"/>
              </w:rPr>
            </w:pPr>
          </w:p>
          <w:tbl>
            <w:tblPr>
              <w:tblW w:w="885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00"/>
              <w:gridCol w:w="5356"/>
            </w:tblGrid>
            <w:tr w:rsidR="00F82B23" w:rsidRPr="000023EA" w14:paraId="01657727" w14:textId="77777777" w:rsidTr="002725BA">
              <w:trPr>
                <w:trHeight w:val="316"/>
              </w:trPr>
              <w:tc>
                <w:tcPr>
                  <w:tcW w:w="350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2EB194" w14:textId="5D143EAE" w:rsidR="00F82B23" w:rsidRPr="000023EA" w:rsidRDefault="00146C6B" w:rsidP="00B76430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</w:pPr>
                  <w: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TITOLO INTERVENTO</w:t>
                  </w:r>
                  <w:r w:rsidR="00EB0530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:</w:t>
                  </w:r>
                </w:p>
              </w:tc>
              <w:tc>
                <w:tcPr>
                  <w:tcW w:w="535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5F62FD" w14:textId="71FDF14F" w:rsidR="00F82B23" w:rsidRPr="000023EA" w:rsidRDefault="00F82B23" w:rsidP="00F82B23">
                  <w:pPr>
                    <w:pStyle w:val="00testotabella"/>
                  </w:pPr>
                </w:p>
              </w:tc>
            </w:tr>
            <w:tr w:rsidR="0035079F" w:rsidRPr="000023EA" w14:paraId="634F381C" w14:textId="77777777" w:rsidTr="002725BA">
              <w:trPr>
                <w:trHeight w:val="316"/>
              </w:trPr>
              <w:tc>
                <w:tcPr>
                  <w:tcW w:w="350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B43269" w14:textId="77777777" w:rsidR="002725B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</w:rPr>
                    <w:t>CUP:</w:t>
                  </w:r>
                </w:p>
                <w:p w14:paraId="6DED0491" w14:textId="11864750" w:rsidR="002725BA" w:rsidRPr="002725BA" w:rsidRDefault="002725BA" w:rsidP="0035079F">
                  <w:pPr>
                    <w:rPr>
                      <w:rFonts w:ascii="Garamond" w:eastAsia="Arial" w:hAnsi="Garamond" w:cs="Arial"/>
                      <w:b/>
                      <w:color w:val="000000"/>
                    </w:rPr>
                  </w:pPr>
                </w:p>
              </w:tc>
              <w:tc>
                <w:tcPr>
                  <w:tcW w:w="535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FF0045" w14:textId="77777777" w:rsidR="0035079F" w:rsidRDefault="0035079F" w:rsidP="0035079F">
                  <w:pPr>
                    <w:pStyle w:val="00testotabella"/>
                  </w:pPr>
                </w:p>
                <w:p w14:paraId="38D52091" w14:textId="5FD74696" w:rsidR="004E34B3" w:rsidRPr="000023EA" w:rsidRDefault="004E34B3" w:rsidP="0035079F">
                  <w:pPr>
                    <w:pStyle w:val="00testotabella"/>
                  </w:pPr>
                </w:p>
              </w:tc>
            </w:tr>
            <w:tr w:rsidR="002725BA" w:rsidRPr="000A105E" w14:paraId="37CC4731" w14:textId="77777777" w:rsidTr="002725BA">
              <w:trPr>
                <w:trHeight w:val="316"/>
              </w:trPr>
              <w:tc>
                <w:tcPr>
                  <w:tcW w:w="8856" w:type="dxa"/>
                  <w:gridSpan w:val="2"/>
                  <w:tcBorders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949AD" w14:textId="4B55EEDF" w:rsidR="002725BA" w:rsidRPr="002725BA" w:rsidRDefault="002725BA" w:rsidP="002725BA">
                  <w:pPr>
                    <w:pStyle w:val="00testotabella"/>
                    <w:jc w:val="left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[Sezione</w:t>
                  </w:r>
                  <w:r w:rsidRPr="002725BA">
                    <w:rPr>
                      <w:i/>
                      <w:iCs/>
                    </w:rPr>
                    <w:t xml:space="preserve"> da </w:t>
                  </w:r>
                  <w:r>
                    <w:rPr>
                      <w:i/>
                      <w:iCs/>
                    </w:rPr>
                    <w:t>compilare</w:t>
                  </w:r>
                  <w:r w:rsidRPr="002725BA">
                    <w:rPr>
                      <w:i/>
                      <w:iCs/>
                    </w:rPr>
                    <w:t xml:space="preserve"> per ogni contratto </w:t>
                  </w:r>
                  <w:r>
                    <w:rPr>
                      <w:i/>
                      <w:iCs/>
                    </w:rPr>
                    <w:t>oggetto di attestazione]</w:t>
                  </w:r>
                </w:p>
              </w:tc>
            </w:tr>
            <w:tr w:rsidR="0035079F" w:rsidRPr="000A105E" w14:paraId="75A5F555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7C7B9" w14:textId="4637B066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Convenzione/Accordo Quadro</w:t>
                  </w:r>
                  <w:r w:rsidR="00A02C93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/Contratto</w:t>
                  </w:r>
                  <w:r w:rsidRPr="000023EA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:</w:t>
                  </w:r>
                </w:p>
                <w:p w14:paraId="04D14FF0" w14:textId="518F6B02" w:rsidR="009049F6" w:rsidRPr="000023EA" w:rsidRDefault="009049F6" w:rsidP="009049F6">
                  <w:pPr>
                    <w:rPr>
                      <w:rFonts w:ascii="Garamond" w:eastAsia="Arial" w:hAnsi="Garamond" w:cs="Arial"/>
                      <w:color w:val="000000"/>
                      <w:lang w:val="it-IT" w:bidi="it-IT"/>
                    </w:rPr>
                  </w:pPr>
                  <w:r w:rsidRPr="000023EA">
                    <w:rPr>
                      <w:rFonts w:ascii="Garamond" w:eastAsia="Arial" w:hAnsi="Garamond" w:cs="Arial"/>
                      <w:i/>
                      <w:color w:val="000000"/>
                      <w:lang w:val="it-IT" w:bidi="it-IT"/>
                    </w:rPr>
                    <w:t>[lasciare solo riferimento pertinente]</w:t>
                  </w:r>
                </w:p>
              </w:tc>
              <w:tc>
                <w:tcPr>
                  <w:tcW w:w="5356" w:type="dxa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F45D23" w14:textId="75A6C876" w:rsidR="0035079F" w:rsidRPr="000023EA" w:rsidRDefault="0035079F" w:rsidP="0035079F">
                  <w:pPr>
                    <w:pStyle w:val="00testotabella"/>
                  </w:pPr>
                </w:p>
              </w:tc>
            </w:tr>
            <w:tr w:rsidR="0035079F" w:rsidRPr="000023EA" w14:paraId="2049906C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0922C" w14:textId="70F8393C" w:rsidR="0035079F" w:rsidRPr="007F2D1D" w:rsidRDefault="0035079F" w:rsidP="000C1A32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/>
                    </w:rPr>
                  </w:pPr>
                  <w:r w:rsidRPr="007F2D1D">
                    <w:rPr>
                      <w:rFonts w:ascii="Garamond" w:eastAsia="Arial" w:hAnsi="Garamond" w:cs="Arial"/>
                      <w:b/>
                      <w:color w:val="000000"/>
                      <w:lang w:val="it-IT"/>
                    </w:rPr>
                    <w:t>Oggetto della Convenzione/dell’A.Q.</w:t>
                  </w:r>
                  <w:r w:rsidR="00A02C93">
                    <w:rPr>
                      <w:rFonts w:ascii="Garamond" w:eastAsia="Arial" w:hAnsi="Garamond" w:cs="Arial"/>
                      <w:b/>
                      <w:color w:val="000000"/>
                      <w:lang w:val="it-IT"/>
                    </w:rPr>
                    <w:t>/Contratto</w:t>
                  </w:r>
                  <w:r w:rsidRPr="007F2D1D">
                    <w:rPr>
                      <w:rFonts w:ascii="Garamond" w:eastAsia="Arial" w:hAnsi="Garamond" w:cs="Arial"/>
                      <w:b/>
                      <w:color w:val="000000"/>
                      <w:lang w:val="it-IT"/>
                    </w:rPr>
                    <w:t>:</w:t>
                  </w:r>
                </w:p>
                <w:p w14:paraId="534BA8A4" w14:textId="31C8044F" w:rsidR="009049F6" w:rsidRPr="000023EA" w:rsidRDefault="009049F6" w:rsidP="009049F6">
                  <w:pPr>
                    <w:rPr>
                      <w:rFonts w:ascii="Garamond" w:eastAsia="Arial" w:hAnsi="Garamond" w:cs="Arial"/>
                      <w:i/>
                      <w:color w:val="000000"/>
                      <w:lang w:val="it-IT"/>
                    </w:rPr>
                  </w:pPr>
                  <w:r w:rsidRPr="007F2D1D">
                    <w:rPr>
                      <w:rFonts w:ascii="Garamond" w:eastAsia="Arial" w:hAnsi="Garamond" w:cs="Arial"/>
                      <w:i/>
                      <w:color w:val="000000"/>
                      <w:lang w:val="it-IT" w:bidi="it-IT"/>
                    </w:rPr>
                    <w:t>[lasciare solo riferimento pertinente]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917BDD" w14:textId="02CBC412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35079F" w:rsidRPr="000023EA" w14:paraId="00A4EEEC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83AEA" w14:textId="75868127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</w:rPr>
                    <w:t>CIG: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8F5A8" w14:textId="5E2D9452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35079F" w:rsidRPr="000A105E" w14:paraId="2D5E5F33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DA8861" w14:textId="1D035108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Contratto Applicativo: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EC23C" w14:textId="05A4A3B4" w:rsidR="0035079F" w:rsidRPr="000023EA" w:rsidRDefault="009049F6" w:rsidP="0035079F">
                  <w:pPr>
                    <w:pStyle w:val="00testotabella"/>
                    <w:rPr>
                      <w:rFonts w:eastAsia="Arial"/>
                      <w:i/>
                      <w:color w:val="000000"/>
                    </w:rPr>
                  </w:pPr>
                  <w:r w:rsidRPr="000023EA">
                    <w:rPr>
                      <w:i/>
                    </w:rPr>
                    <w:t>[Inserire riferimenti al CA se ricorre il caso, altrimenti eliminare]</w:t>
                  </w:r>
                </w:p>
              </w:tc>
            </w:tr>
            <w:tr w:rsidR="0035079F" w:rsidRPr="000023EA" w14:paraId="3523EFBC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0E0710" w14:textId="732B14E0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</w:rPr>
                    <w:t xml:space="preserve">CIG </w:t>
                  </w:r>
                  <w:proofErr w:type="spellStart"/>
                  <w:r w:rsidRPr="000023EA">
                    <w:rPr>
                      <w:rFonts w:ascii="Garamond" w:eastAsia="Arial" w:hAnsi="Garamond" w:cs="Arial"/>
                      <w:b/>
                      <w:color w:val="000000"/>
                    </w:rPr>
                    <w:t>Derivato</w:t>
                  </w:r>
                  <w:proofErr w:type="spellEnd"/>
                  <w:r w:rsidRPr="000023EA">
                    <w:rPr>
                      <w:rFonts w:ascii="Garamond" w:eastAsia="Arial" w:hAnsi="Garamond" w:cs="Arial"/>
                      <w:b/>
                      <w:color w:val="000000"/>
                    </w:rPr>
                    <w:t>: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31D0CB" w14:textId="45B7B45A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35079F" w:rsidRPr="000023EA" w14:paraId="54A8BE50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2FA1A3" w14:textId="07F2DB8A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 xml:space="preserve">Oggetto del </w:t>
                  </w:r>
                  <w:r w:rsidR="00146C6B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contratto</w:t>
                  </w:r>
                  <w:r w:rsidRPr="000023EA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: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8B1C6" w14:textId="32BCC5A3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35079F" w:rsidRPr="008D1505" w14:paraId="15BC48D4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3273A9" w14:textId="67D887BF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lang w:val="it-IT"/>
                    </w:rPr>
                    <w:t>Committente: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BC2C9" w14:textId="73EF9BA2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35079F" w:rsidRPr="000023EA" w14:paraId="3868760C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F33BC" w14:textId="6660A4BD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lang w:val="it-IT"/>
                    </w:rPr>
                    <w:t xml:space="preserve">Direzione Lavori:  </w:t>
                  </w:r>
                </w:p>
              </w:tc>
              <w:tc>
                <w:tcPr>
                  <w:tcW w:w="5356" w:type="dxa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C0AAE2" w14:textId="2ECE42A1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35079F" w:rsidRPr="000023EA" w14:paraId="56AD0A4B" w14:textId="77777777" w:rsidTr="002725BA">
              <w:trPr>
                <w:trHeight w:val="316"/>
              </w:trPr>
              <w:tc>
                <w:tcPr>
                  <w:tcW w:w="3500" w:type="dxa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15CC4" w14:textId="5752F502" w:rsidR="0035079F" w:rsidRPr="000023EA" w:rsidRDefault="0035079F" w:rsidP="0035079F">
                  <w:pPr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</w:pPr>
                  <w:r w:rsidRPr="000023EA">
                    <w:rPr>
                      <w:rFonts w:ascii="Garamond" w:eastAsia="Arial" w:hAnsi="Garamond" w:cs="Arial"/>
                      <w:b/>
                      <w:color w:val="000000"/>
                      <w:lang w:val="it-IT" w:bidi="it-IT"/>
                    </w:rPr>
                    <w:t>Appaltatore:</w:t>
                  </w:r>
                </w:p>
              </w:tc>
              <w:tc>
                <w:tcPr>
                  <w:tcW w:w="5356" w:type="dxa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09190" w14:textId="08292B80" w:rsidR="0035079F" w:rsidRPr="000023EA" w:rsidRDefault="0035079F" w:rsidP="0035079F">
                  <w:pPr>
                    <w:pStyle w:val="00testotabella"/>
                    <w:rPr>
                      <w:rFonts w:eastAsia="Arial"/>
                      <w:color w:val="000000"/>
                    </w:rPr>
                  </w:pPr>
                </w:p>
              </w:tc>
            </w:tr>
          </w:tbl>
          <w:p w14:paraId="1E10F37D" w14:textId="77777777" w:rsidR="009A7596" w:rsidRPr="000023EA" w:rsidRDefault="009A7596" w:rsidP="00670034">
            <w:pPr>
              <w:rPr>
                <w:lang w:val="it-IT"/>
              </w:rPr>
            </w:pPr>
          </w:p>
        </w:tc>
      </w:tr>
      <w:tr w:rsidR="00E959AE" w:rsidRPr="000023EA" w14:paraId="019F3DBE" w14:textId="77777777" w:rsidTr="0045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66" w:type="pct"/>
        </w:trPr>
        <w:tc>
          <w:tcPr>
            <w:tcW w:w="11" w:type="pct"/>
          </w:tcPr>
          <w:p w14:paraId="39D69B05" w14:textId="77777777" w:rsidR="00E959AE" w:rsidRDefault="00E959AE" w:rsidP="000E68EF">
            <w:pPr>
              <w:pStyle w:val="EmptyLayoutCell"/>
              <w:rPr>
                <w:lang w:val="it-IT"/>
              </w:rPr>
            </w:pPr>
          </w:p>
          <w:p w14:paraId="76CB7C32" w14:textId="56ED8192" w:rsidR="00E959AE" w:rsidRPr="00E959AE" w:rsidRDefault="00E959AE" w:rsidP="000E68EF">
            <w:pPr>
              <w:pStyle w:val="EmptyLayoutCell"/>
              <w:rPr>
                <w:sz w:val="24"/>
                <w:szCs w:val="72"/>
                <w:lang w:val="it-IT"/>
              </w:rPr>
            </w:pPr>
            <w:proofErr w:type="spellStart"/>
            <w:r>
              <w:rPr>
                <w:lang w:val="it-IT"/>
              </w:rPr>
              <w:t>Ri</w:t>
            </w:r>
            <w:proofErr w:type="spellEnd"/>
          </w:p>
        </w:tc>
        <w:tc>
          <w:tcPr>
            <w:tcW w:w="4822" w:type="pct"/>
            <w:gridSpan w:val="5"/>
          </w:tcPr>
          <w:p w14:paraId="77689168" w14:textId="032C4985" w:rsidR="00E959AE" w:rsidRPr="00E959AE" w:rsidRDefault="00E959AE" w:rsidP="00670034">
            <w:pPr>
              <w:rPr>
                <w:i/>
                <w:iCs/>
                <w:lang w:val="it-IT"/>
              </w:rPr>
            </w:pPr>
          </w:p>
        </w:tc>
      </w:tr>
      <w:tr w:rsidR="005576DD" w:rsidRPr="000023EA" w14:paraId="1E10F388" w14:textId="77777777" w:rsidTr="004E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95"/>
        </w:trPr>
        <w:tc>
          <w:tcPr>
            <w:tcW w:w="11" w:type="pct"/>
          </w:tcPr>
          <w:p w14:paraId="1E10F380" w14:textId="77777777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  <w:tc>
          <w:tcPr>
            <w:tcW w:w="537" w:type="pct"/>
          </w:tcPr>
          <w:p w14:paraId="1E10F381" w14:textId="77777777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  <w:tc>
          <w:tcPr>
            <w:tcW w:w="771" w:type="pct"/>
          </w:tcPr>
          <w:p w14:paraId="1E10F382" w14:textId="50C659EE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  <w:tc>
          <w:tcPr>
            <w:tcW w:w="1788" w:type="pct"/>
          </w:tcPr>
          <w:p w14:paraId="1E10F383" w14:textId="77777777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  <w:tc>
          <w:tcPr>
            <w:tcW w:w="297" w:type="pct"/>
          </w:tcPr>
          <w:p w14:paraId="1E10F384" w14:textId="77777777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  <w:tc>
          <w:tcPr>
            <w:tcW w:w="1429" w:type="pct"/>
          </w:tcPr>
          <w:p w14:paraId="1E10F385" w14:textId="77777777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  <w:tc>
          <w:tcPr>
            <w:tcW w:w="166" w:type="pct"/>
          </w:tcPr>
          <w:p w14:paraId="1E10F387" w14:textId="77777777" w:rsidR="009A7596" w:rsidRPr="000023EA" w:rsidRDefault="009A7596" w:rsidP="00670034">
            <w:pPr>
              <w:pStyle w:val="EmptyLayoutCell"/>
              <w:rPr>
                <w:lang w:val="it-IT"/>
              </w:rPr>
            </w:pPr>
          </w:p>
        </w:tc>
      </w:tr>
    </w:tbl>
    <w:p w14:paraId="35BE0C46" w14:textId="77777777" w:rsidR="004E34B3" w:rsidRDefault="004E34B3" w:rsidP="005839A1">
      <w:pPr>
        <w:pStyle w:val="Testodelblocco"/>
        <w:spacing w:line="320" w:lineRule="exact"/>
        <w:ind w:left="0" w:right="-2"/>
        <w:jc w:val="center"/>
        <w:rPr>
          <w:rFonts w:ascii="Garamond" w:hAnsi="Garamond" w:cs="Arial"/>
          <w:b/>
          <w:sz w:val="24"/>
          <w:szCs w:val="24"/>
          <w:lang w:val="it-IT"/>
        </w:rPr>
      </w:pPr>
    </w:p>
    <w:p w14:paraId="1849DC85" w14:textId="752208F1" w:rsidR="006D386D" w:rsidRPr="000023EA" w:rsidRDefault="0054448B" w:rsidP="005839A1">
      <w:pPr>
        <w:pStyle w:val="Testodelblocco"/>
        <w:spacing w:line="320" w:lineRule="exact"/>
        <w:ind w:left="0" w:right="-2"/>
        <w:jc w:val="center"/>
        <w:rPr>
          <w:rFonts w:ascii="Garamond" w:hAnsi="Garamond" w:cs="Arial"/>
          <w:b/>
          <w:sz w:val="24"/>
          <w:szCs w:val="24"/>
          <w:lang w:val="it-IT"/>
        </w:rPr>
      </w:pPr>
      <w:r w:rsidRPr="000023EA">
        <w:rPr>
          <w:rFonts w:ascii="Garamond" w:hAnsi="Garamond" w:cs="Arial"/>
          <w:b/>
          <w:sz w:val="24"/>
          <w:szCs w:val="24"/>
          <w:lang w:val="it-IT"/>
        </w:rPr>
        <w:t>PREMESSO</w:t>
      </w:r>
      <w:r w:rsidR="004A57C6" w:rsidRPr="000023EA">
        <w:rPr>
          <w:rFonts w:ascii="Garamond" w:hAnsi="Garamond" w:cs="Arial"/>
          <w:b/>
          <w:sz w:val="24"/>
          <w:szCs w:val="24"/>
          <w:lang w:val="it-IT"/>
        </w:rPr>
        <w:t xml:space="preserve"> CHE</w:t>
      </w:r>
      <w:r w:rsidRPr="000023EA">
        <w:rPr>
          <w:rFonts w:ascii="Garamond" w:hAnsi="Garamond" w:cs="Arial"/>
          <w:b/>
          <w:sz w:val="24"/>
          <w:szCs w:val="24"/>
          <w:lang w:val="it-IT"/>
        </w:rPr>
        <w:t>:</w:t>
      </w:r>
    </w:p>
    <w:p w14:paraId="47EC71CD" w14:textId="65BEF450" w:rsidR="00947EE4" w:rsidRPr="000023EA" w:rsidRDefault="00947EE4" w:rsidP="00D45801">
      <w:pPr>
        <w:pStyle w:val="00elencotratto"/>
      </w:pPr>
      <w:r w:rsidRPr="000023EA">
        <w:t xml:space="preserve">a seguito di Gara </w:t>
      </w:r>
      <w:r w:rsidR="007822A7">
        <w:t>(</w:t>
      </w:r>
      <w:r w:rsidR="006F1697" w:rsidRPr="007822A7">
        <w:t xml:space="preserve">o </w:t>
      </w:r>
      <w:r w:rsidR="00FD2F07" w:rsidRPr="007822A7">
        <w:t>altra procedura equivalente</w:t>
      </w:r>
      <w:r w:rsidR="007822A7">
        <w:t>)</w:t>
      </w:r>
      <w:r w:rsidR="006F1697">
        <w:t xml:space="preserve"> </w:t>
      </w:r>
      <w:r w:rsidR="00146C6B">
        <w:t>CIG</w:t>
      </w:r>
      <w:r w:rsidRPr="000023EA">
        <w:t xml:space="preserve"> n.</w:t>
      </w:r>
      <w:r w:rsidR="007B6BAD" w:rsidRPr="000023EA">
        <w:rPr>
          <w:rFonts w:ascii="Arial" w:eastAsia="Arial" w:hAnsi="Arial"/>
          <w:color w:val="000000"/>
        </w:rPr>
        <w:t xml:space="preserve"> ___</w:t>
      </w:r>
      <w:r w:rsidRPr="000023EA">
        <w:t xml:space="preserve">, in data </w:t>
      </w:r>
      <w:r w:rsidR="007B6BAD" w:rsidRPr="000023EA">
        <w:rPr>
          <w:rFonts w:ascii="Arial" w:eastAsia="Arial" w:hAnsi="Arial"/>
          <w:color w:val="000000"/>
        </w:rPr>
        <w:t>___</w:t>
      </w:r>
      <w:r w:rsidRPr="000023EA">
        <w:t xml:space="preserve"> è stat</w:t>
      </w:r>
      <w:r w:rsidR="00632E4F">
        <w:t>a/</w:t>
      </w:r>
      <w:r w:rsidRPr="000023EA">
        <w:t>o stipulat</w:t>
      </w:r>
      <w:r w:rsidR="00632E4F">
        <w:t>a/</w:t>
      </w:r>
      <w:r w:rsidRPr="000023EA">
        <w:t xml:space="preserve">o </w:t>
      </w:r>
      <w:r w:rsidR="00F65A9F" w:rsidRPr="000023EA">
        <w:t>la</w:t>
      </w:r>
      <w:r w:rsidR="006D3179" w:rsidRPr="000023EA">
        <w:t xml:space="preserve"> Convenzione/</w:t>
      </w:r>
      <w:r w:rsidRPr="000023EA">
        <w:t xml:space="preserve">l’Accordo Quadro </w:t>
      </w:r>
      <w:r w:rsidR="009049F6" w:rsidRPr="000023EA">
        <w:rPr>
          <w:rFonts w:eastAsia="Arial"/>
          <w:i/>
          <w:color w:val="000000"/>
        </w:rPr>
        <w:t>[lasciare solo riferimento pertinente]</w:t>
      </w:r>
      <w:r w:rsidR="002E5BF6" w:rsidRPr="000023EA">
        <w:t xml:space="preserve"> </w:t>
      </w:r>
      <w:r w:rsidRPr="000023EA">
        <w:t xml:space="preserve">n. </w:t>
      </w:r>
      <w:r w:rsidR="006D3179" w:rsidRPr="000023EA">
        <w:rPr>
          <w:rFonts w:ascii="Arial" w:eastAsia="Arial" w:hAnsi="Arial"/>
          <w:color w:val="000000"/>
        </w:rPr>
        <w:t>___</w:t>
      </w:r>
      <w:r w:rsidRPr="000023EA">
        <w:t xml:space="preserve">tra </w:t>
      </w:r>
      <w:r w:rsidR="00A02C93">
        <w:t>_______</w:t>
      </w:r>
      <w:r w:rsidRPr="000023EA">
        <w:t xml:space="preserve"> e </w:t>
      </w:r>
      <w:r w:rsidR="006D3179" w:rsidRPr="000023EA">
        <w:rPr>
          <w:rFonts w:ascii="Arial" w:eastAsia="Arial" w:hAnsi="Arial"/>
          <w:color w:val="000000"/>
        </w:rPr>
        <w:t>___</w:t>
      </w:r>
      <w:r w:rsidR="000137E1" w:rsidRPr="000023EA">
        <w:rPr>
          <w:rFonts w:ascii="Arial" w:eastAsia="Arial" w:hAnsi="Arial"/>
          <w:color w:val="000000"/>
        </w:rPr>
        <w:t xml:space="preserve"> </w:t>
      </w:r>
      <w:r w:rsidR="000137E1" w:rsidRPr="000023EA">
        <w:t>(di seguito Appaltatore)</w:t>
      </w:r>
      <w:r w:rsidR="004A57C6" w:rsidRPr="000023EA">
        <w:t>;</w:t>
      </w:r>
    </w:p>
    <w:p w14:paraId="619B6EDA" w14:textId="71BFB654" w:rsidR="005C6830" w:rsidRDefault="005C6830" w:rsidP="00D45801">
      <w:pPr>
        <w:pStyle w:val="00elencotratto"/>
      </w:pPr>
      <w:r w:rsidRPr="007F2D1D">
        <w:t xml:space="preserve">in data </w:t>
      </w:r>
      <w:r w:rsidR="004557DC" w:rsidRPr="007F2D1D">
        <w:rPr>
          <w:rFonts w:ascii="Arial" w:eastAsia="Arial" w:hAnsi="Arial"/>
          <w:color w:val="000000"/>
        </w:rPr>
        <w:t xml:space="preserve">___ </w:t>
      </w:r>
      <w:r w:rsidRPr="007F2D1D">
        <w:t xml:space="preserve">è stato emesso </w:t>
      </w:r>
      <w:r w:rsidR="00146C6B">
        <w:t>Contratto/</w:t>
      </w:r>
      <w:r w:rsidRPr="007F2D1D">
        <w:t xml:space="preserve">Contratto Applicativo </w:t>
      </w:r>
      <w:r w:rsidR="004557DC" w:rsidRPr="007F2D1D">
        <w:rPr>
          <w:rFonts w:ascii="Arial" w:eastAsia="Arial" w:hAnsi="Arial"/>
          <w:color w:val="000000"/>
        </w:rPr>
        <w:t xml:space="preserve">___ </w:t>
      </w:r>
      <w:r w:rsidRPr="007F2D1D">
        <w:t xml:space="preserve">per l’esecuzione in appalto di attività di </w:t>
      </w:r>
      <w:r w:rsidR="004557DC" w:rsidRPr="000023EA">
        <w:rPr>
          <w:rFonts w:ascii="Arial" w:eastAsia="Arial" w:hAnsi="Arial"/>
          <w:color w:val="000000"/>
        </w:rPr>
        <w:t>__</w:t>
      </w:r>
      <w:r w:rsidR="007822A7" w:rsidRPr="000023EA">
        <w:rPr>
          <w:rFonts w:ascii="Arial" w:eastAsia="Arial" w:hAnsi="Arial"/>
          <w:color w:val="000000"/>
        </w:rPr>
        <w:t xml:space="preserve">_ </w:t>
      </w:r>
      <w:r w:rsidR="007822A7" w:rsidRPr="007822A7">
        <w:rPr>
          <w:rFonts w:ascii="Arial" w:eastAsia="Arial" w:hAnsi="Arial"/>
          <w:i/>
          <w:iCs/>
          <w:color w:val="000000"/>
        </w:rPr>
        <w:t>[</w:t>
      </w:r>
      <w:r w:rsidR="000023EA">
        <w:rPr>
          <w:i/>
        </w:rPr>
        <w:t>m</w:t>
      </w:r>
      <w:r w:rsidR="009049F6" w:rsidRPr="007F2D1D">
        <w:rPr>
          <w:i/>
        </w:rPr>
        <w:t xml:space="preserve">antenere </w:t>
      </w:r>
      <w:r w:rsidR="000023EA">
        <w:rPr>
          <w:i/>
        </w:rPr>
        <w:t xml:space="preserve">il punto </w:t>
      </w:r>
      <w:r w:rsidR="009049F6" w:rsidRPr="007F2D1D">
        <w:rPr>
          <w:i/>
        </w:rPr>
        <w:t>se ricorre la fattispecie</w:t>
      </w:r>
      <w:r w:rsidR="009049F6" w:rsidRPr="000023EA">
        <w:rPr>
          <w:i/>
        </w:rPr>
        <w:t>]</w:t>
      </w:r>
      <w:r w:rsidRPr="000023EA">
        <w:t>;</w:t>
      </w:r>
    </w:p>
    <w:p w14:paraId="32059DF8" w14:textId="6064D75C" w:rsidR="00FD2F07" w:rsidRDefault="005C6830" w:rsidP="00146C6B">
      <w:pPr>
        <w:pStyle w:val="00elencotratto"/>
      </w:pPr>
      <w:bookmarkStart w:id="0" w:name="OLE_LINK1"/>
      <w:bookmarkStart w:id="1" w:name="OLE_LINK2"/>
      <w:r w:rsidRPr="000023EA">
        <w:t>s</w:t>
      </w:r>
      <w:r w:rsidR="00AB5D8B" w:rsidRPr="000023EA">
        <w:t>econdo quanto previsto dal PNRR</w:t>
      </w:r>
      <w:r w:rsidR="000B4FB3" w:rsidRPr="000023EA">
        <w:t xml:space="preserve">, l’intervento è inserito nella </w:t>
      </w:r>
      <w:r w:rsidR="007822A7" w:rsidRPr="000023EA">
        <w:t xml:space="preserve">misura </w:t>
      </w:r>
      <w:r w:rsidR="000B4FB3" w:rsidRPr="000023EA">
        <w:t xml:space="preserve">della Missione </w:t>
      </w:r>
      <w:r w:rsidR="00146C6B">
        <w:t>5</w:t>
      </w:r>
      <w:r w:rsidR="000B4FB3" w:rsidRPr="000023EA">
        <w:t xml:space="preserve"> Componente </w:t>
      </w:r>
      <w:r w:rsidR="00146C6B">
        <w:t>2</w:t>
      </w:r>
      <w:r w:rsidR="000B4FB3" w:rsidRPr="000023EA">
        <w:t xml:space="preserve"> </w:t>
      </w:r>
      <w:r w:rsidR="00146C6B">
        <w:t xml:space="preserve">– Investimento </w:t>
      </w:r>
      <w:r w:rsidR="00632E4F">
        <w:t>6</w:t>
      </w:r>
      <w:r w:rsidR="00146C6B">
        <w:t xml:space="preserve"> -Programma Innovativo Nazionale per la </w:t>
      </w:r>
      <w:r w:rsidR="00A02C93">
        <w:t>Qualità</w:t>
      </w:r>
      <w:r w:rsidR="00146C6B">
        <w:t xml:space="preserve"> dell’Abitare</w:t>
      </w:r>
      <w:r w:rsidR="000B4FB3" w:rsidRPr="000023EA">
        <w:t>;</w:t>
      </w:r>
    </w:p>
    <w:p w14:paraId="3D59C2CD" w14:textId="77777777" w:rsidR="00FA7B91" w:rsidRDefault="00FA7B91" w:rsidP="00314C00">
      <w:pPr>
        <w:pStyle w:val="Testodelblocco"/>
        <w:spacing w:before="120" w:line="320" w:lineRule="exact"/>
        <w:ind w:left="284" w:right="-286" w:hanging="142"/>
        <w:jc w:val="center"/>
        <w:rPr>
          <w:rFonts w:ascii="Garamond" w:hAnsi="Garamond" w:cs="Arial"/>
          <w:b/>
          <w:sz w:val="22"/>
          <w:szCs w:val="22"/>
          <w:lang w:val="it-IT"/>
        </w:rPr>
      </w:pPr>
    </w:p>
    <w:p w14:paraId="630086B1" w14:textId="1BF39147" w:rsidR="00314C00" w:rsidRPr="00314C00" w:rsidRDefault="00A83D14" w:rsidP="00314C00">
      <w:pPr>
        <w:pStyle w:val="Testodelblocco"/>
        <w:spacing w:before="120" w:line="320" w:lineRule="exact"/>
        <w:ind w:left="284" w:right="-286" w:hanging="142"/>
        <w:jc w:val="center"/>
        <w:rPr>
          <w:rFonts w:ascii="Garamond" w:hAnsi="Garamond" w:cs="Arial"/>
          <w:b/>
          <w:sz w:val="22"/>
          <w:szCs w:val="22"/>
          <w:lang w:val="it-IT"/>
        </w:rPr>
      </w:pPr>
      <w:r w:rsidRPr="000023EA">
        <w:rPr>
          <w:rFonts w:ascii="Garamond" w:hAnsi="Garamond" w:cs="Arial"/>
          <w:b/>
          <w:sz w:val="22"/>
          <w:szCs w:val="22"/>
          <w:lang w:val="it-IT"/>
        </w:rPr>
        <w:t>TUTTO CI</w:t>
      </w:r>
      <w:r w:rsidR="00716AF1" w:rsidRPr="000023EA">
        <w:rPr>
          <w:rFonts w:ascii="Garamond" w:hAnsi="Garamond" w:cs="Arial"/>
          <w:b/>
          <w:sz w:val="22"/>
          <w:szCs w:val="22"/>
          <w:lang w:val="it-IT"/>
        </w:rPr>
        <w:t>O’</w:t>
      </w:r>
      <w:r w:rsidR="00FA7B91">
        <w:rPr>
          <w:rFonts w:ascii="Garamond" w:hAnsi="Garamond" w:cs="Arial"/>
          <w:b/>
          <w:sz w:val="22"/>
          <w:szCs w:val="22"/>
          <w:lang w:val="it-IT"/>
        </w:rPr>
        <w:t xml:space="preserve"> </w:t>
      </w:r>
      <w:r w:rsidR="00716AF1" w:rsidRPr="000023EA">
        <w:rPr>
          <w:rFonts w:ascii="Garamond" w:hAnsi="Garamond" w:cs="Arial"/>
          <w:b/>
          <w:sz w:val="22"/>
          <w:szCs w:val="22"/>
          <w:lang w:val="it-IT"/>
        </w:rPr>
        <w:t>PREMESSO,</w:t>
      </w:r>
    </w:p>
    <w:p w14:paraId="64B60D00" w14:textId="0D661173" w:rsidR="00FF55C9" w:rsidRPr="00632E4F" w:rsidRDefault="00FF55C9" w:rsidP="00FA7B91">
      <w:pPr>
        <w:pStyle w:val="00elencotratto"/>
        <w:numPr>
          <w:ilvl w:val="0"/>
          <w:numId w:val="0"/>
        </w:numPr>
        <w:ind w:left="-142" w:firstLine="66"/>
      </w:pPr>
      <w:r w:rsidRPr="00632E4F">
        <w:t>Il sottoscritto _____________, in qualità di Legale Rappresentante del Soggetto</w:t>
      </w:r>
      <w:r w:rsidR="00171AD7">
        <w:t xml:space="preserve"> </w:t>
      </w:r>
      <w:r w:rsidRPr="00632E4F">
        <w:t>Attuatore di I livello</w:t>
      </w:r>
    </w:p>
    <w:p w14:paraId="371DB382" w14:textId="39029D1D" w:rsidR="00FF55C9" w:rsidRPr="00632E4F" w:rsidRDefault="00FF55C9" w:rsidP="00FA7B91">
      <w:pPr>
        <w:pStyle w:val="00elencotratto"/>
        <w:numPr>
          <w:ilvl w:val="0"/>
          <w:numId w:val="0"/>
        </w:numPr>
        <w:ind w:left="284" w:hanging="360"/>
      </w:pPr>
      <w:r w:rsidRPr="00632E4F">
        <w:t xml:space="preserve">oppure </w:t>
      </w:r>
    </w:p>
    <w:p w14:paraId="44C256E7" w14:textId="77777777" w:rsidR="00CB12B5" w:rsidRDefault="00FF55C9" w:rsidP="00A02C93">
      <w:pPr>
        <w:pStyle w:val="00elencotratto"/>
        <w:numPr>
          <w:ilvl w:val="0"/>
          <w:numId w:val="0"/>
        </w:numPr>
      </w:pPr>
      <w:r w:rsidRPr="00632E4F">
        <w:t xml:space="preserve">Il sottoscritto _____________, in qualità di RUP/Dirigente del Soggetto Attuatore di I livello (ed eventualmente il sottoscritto RUP/Dirigente del Soggetto Attuatore di II livello o del Soggetto Intermediario), nominato ____________________ (Qualifica/Incarico) con _____________ </w:t>
      </w:r>
      <w:r w:rsidRPr="00632E4F">
        <w:lastRenderedPageBreak/>
        <w:t>(delibera/determina/atto di delega comprovante i poteri gestionali a lui conferiti con riferimento all’attuazione del Programma) con riferimento all’intervento ________________________________ (Titolo Intervento), CUP _________________ finanziato dal Piano Nazionale di Ripresa e Resilienza – Missione 5 – Componente 2 – Investimento 6 – Programma Innovativo Nazionale per la Qualità dell’Abitare</w:t>
      </w:r>
    </w:p>
    <w:p w14:paraId="4E1E5384" w14:textId="77777777" w:rsidR="00CB12B5" w:rsidRDefault="00CB12B5" w:rsidP="00A02C93">
      <w:pPr>
        <w:pStyle w:val="00elencotratto"/>
        <w:numPr>
          <w:ilvl w:val="0"/>
          <w:numId w:val="0"/>
        </w:numPr>
      </w:pPr>
    </w:p>
    <w:p w14:paraId="5E8AC412" w14:textId="704C4413" w:rsidR="00CB12B5" w:rsidRDefault="00CB12B5" w:rsidP="00FA7B91">
      <w:pPr>
        <w:pStyle w:val="00elencotratto"/>
        <w:numPr>
          <w:ilvl w:val="0"/>
          <w:numId w:val="0"/>
        </w:numPr>
        <w:jc w:val="center"/>
      </w:pPr>
      <w:r>
        <w:t>e</w:t>
      </w:r>
    </w:p>
    <w:p w14:paraId="4C940CF8" w14:textId="58D81FAC" w:rsidR="002E6A76" w:rsidRPr="00632E4F" w:rsidRDefault="00FF55C9" w:rsidP="00A02C93">
      <w:pPr>
        <w:pStyle w:val="00elencotratto"/>
        <w:numPr>
          <w:ilvl w:val="0"/>
          <w:numId w:val="0"/>
        </w:numPr>
      </w:pPr>
      <w:r w:rsidRPr="00632E4F">
        <w:t xml:space="preserve"> </w:t>
      </w:r>
    </w:p>
    <w:p w14:paraId="6A3117CB" w14:textId="7643ECE9" w:rsidR="00DB440D" w:rsidRPr="002E6A76" w:rsidRDefault="002E6A76" w:rsidP="002E6A76">
      <w:pPr>
        <w:pStyle w:val="00elencotratto"/>
        <w:numPr>
          <w:ilvl w:val="0"/>
          <w:numId w:val="0"/>
        </w:numPr>
      </w:pPr>
      <w:r w:rsidRPr="00632E4F">
        <w:t>Il sottoscritto _____________, in qualità di Direttore dei Lavori</w:t>
      </w:r>
      <w:r w:rsidR="00BB70C9" w:rsidRPr="00632E4F">
        <w:t xml:space="preserve"> con riferimento all’inter</w:t>
      </w:r>
      <w:r w:rsidRPr="00632E4F">
        <w:t>vento ________________________________ (Titolo Intervento),</w:t>
      </w:r>
      <w:r w:rsidRPr="002E6A76">
        <w:t xml:space="preserve"> CUP _________________ finanziato dal Piano Nazionale di Ripresa e Resilienza – Missione 5 – Componente 2 – Investimento </w:t>
      </w:r>
      <w:r w:rsidR="00CB12B5">
        <w:t>6</w:t>
      </w:r>
      <w:r w:rsidRPr="002E6A76">
        <w:t xml:space="preserve"> – Programma Innovativo Nazionale per la Qualità dell’Abitare</w:t>
      </w:r>
    </w:p>
    <w:p w14:paraId="3A01FFF7" w14:textId="77777777" w:rsidR="00CB12B5" w:rsidRDefault="00CB12B5" w:rsidP="00CB12B5">
      <w:pPr>
        <w:pStyle w:val="00elencotratto"/>
        <w:numPr>
          <w:ilvl w:val="0"/>
          <w:numId w:val="0"/>
        </w:numPr>
      </w:pPr>
    </w:p>
    <w:p w14:paraId="79C56BD0" w14:textId="77777777" w:rsidR="00CB12B5" w:rsidRDefault="00CB12B5" w:rsidP="00CB12B5">
      <w:pPr>
        <w:pStyle w:val="00elencotratto"/>
        <w:numPr>
          <w:ilvl w:val="0"/>
          <w:numId w:val="0"/>
        </w:numPr>
        <w:jc w:val="center"/>
      </w:pPr>
      <w:r>
        <w:t>e</w:t>
      </w:r>
    </w:p>
    <w:p w14:paraId="25C5F689" w14:textId="77777777" w:rsidR="00CB12B5" w:rsidRPr="00632E4F" w:rsidRDefault="00CB12B5" w:rsidP="00CB12B5">
      <w:pPr>
        <w:pStyle w:val="00elencotratto"/>
        <w:numPr>
          <w:ilvl w:val="0"/>
          <w:numId w:val="0"/>
        </w:numPr>
      </w:pPr>
      <w:r w:rsidRPr="00632E4F">
        <w:t xml:space="preserve"> </w:t>
      </w:r>
    </w:p>
    <w:p w14:paraId="7CD2DA8D" w14:textId="2D184233" w:rsidR="00A02C93" w:rsidRPr="002E6A76" w:rsidRDefault="00A02C93" w:rsidP="00A02C93">
      <w:pPr>
        <w:pStyle w:val="00elencotratto"/>
        <w:numPr>
          <w:ilvl w:val="0"/>
          <w:numId w:val="0"/>
        </w:numPr>
      </w:pPr>
      <w:r w:rsidRPr="002E6A76">
        <w:t xml:space="preserve">Il sottoscritto _____________, in qualità di </w:t>
      </w:r>
      <w:r w:rsidR="00BB70C9">
        <w:t>Legale Rappresentante dell’</w:t>
      </w:r>
      <w:r w:rsidRPr="002E6A76">
        <w:t>Impresa esecutrice</w:t>
      </w:r>
      <w:r w:rsidR="00BB70C9">
        <w:t xml:space="preserve"> (</w:t>
      </w:r>
      <w:r w:rsidR="00BB70C9">
        <w:rPr>
          <w:i/>
          <w:iCs/>
        </w:rPr>
        <w:t xml:space="preserve">ovvero </w:t>
      </w:r>
      <w:r w:rsidRPr="002E6A76">
        <w:t xml:space="preserve">dell’intervento ________________________________ (Titolo Intervento), CUP _________________ finanziato dal Piano Nazionale di Ripresa e Resilienza – Missione 5 – Componente 2 – Investimento </w:t>
      </w:r>
      <w:r w:rsidR="00CB12B5">
        <w:t>6</w:t>
      </w:r>
      <w:r w:rsidRPr="002E6A76">
        <w:t xml:space="preserve"> – Programma Innovativo Nazionale per la Qualità dell’Abitare</w:t>
      </w:r>
    </w:p>
    <w:p w14:paraId="4370213A" w14:textId="77777777" w:rsidR="00A02C93" w:rsidRDefault="00A02C93" w:rsidP="000C7106">
      <w:pPr>
        <w:pStyle w:val="00elencotratto"/>
        <w:numPr>
          <w:ilvl w:val="0"/>
          <w:numId w:val="0"/>
        </w:numPr>
      </w:pPr>
    </w:p>
    <w:p w14:paraId="2FEFFB4B" w14:textId="69AF9C01" w:rsidR="000C7106" w:rsidRDefault="000C7106" w:rsidP="000C7106">
      <w:pPr>
        <w:pStyle w:val="00elencotratto"/>
        <w:numPr>
          <w:ilvl w:val="0"/>
          <w:numId w:val="0"/>
        </w:numPr>
      </w:pPr>
      <w:r w:rsidRPr="005669D0">
        <w:t>ciascuno per la parte di rispettiva competenza,</w:t>
      </w:r>
    </w:p>
    <w:p w14:paraId="119D9D68" w14:textId="77777777" w:rsidR="004E34B3" w:rsidRPr="005669D0" w:rsidRDefault="004E34B3">
      <w:pPr>
        <w:pStyle w:val="00elencotratto"/>
        <w:numPr>
          <w:ilvl w:val="0"/>
          <w:numId w:val="0"/>
        </w:numPr>
        <w:rPr>
          <w:strike/>
        </w:rPr>
      </w:pPr>
    </w:p>
    <w:bookmarkEnd w:id="0"/>
    <w:bookmarkEnd w:id="1"/>
    <w:p w14:paraId="64DD1B06" w14:textId="5B8DFD10" w:rsidR="00E15C89" w:rsidRDefault="00123676" w:rsidP="00E15C89">
      <w:pPr>
        <w:pStyle w:val="Testodelblocco"/>
        <w:spacing w:before="120" w:line="320" w:lineRule="exact"/>
        <w:ind w:left="284" w:right="-286" w:hanging="142"/>
        <w:jc w:val="center"/>
        <w:rPr>
          <w:rFonts w:ascii="Garamond" w:hAnsi="Garamond" w:cs="Arial"/>
          <w:b/>
          <w:sz w:val="22"/>
          <w:szCs w:val="22"/>
          <w:lang w:val="it-IT"/>
        </w:rPr>
      </w:pPr>
      <w:r>
        <w:rPr>
          <w:rFonts w:ascii="Garamond" w:hAnsi="Garamond" w:cs="Arial"/>
          <w:b/>
          <w:sz w:val="22"/>
          <w:szCs w:val="22"/>
          <w:lang w:val="it-IT"/>
        </w:rPr>
        <w:t>ATTESTANO</w:t>
      </w:r>
      <w:r w:rsidR="0073616C" w:rsidRPr="005669D0">
        <w:rPr>
          <w:rFonts w:ascii="Garamond" w:hAnsi="Garamond" w:cs="Arial"/>
          <w:b/>
          <w:sz w:val="22"/>
          <w:szCs w:val="22"/>
          <w:lang w:val="it-IT"/>
        </w:rPr>
        <w:t xml:space="preserve"> </w:t>
      </w:r>
      <w:r w:rsidR="007457E3" w:rsidRPr="005669D0">
        <w:rPr>
          <w:rFonts w:ascii="Garamond" w:hAnsi="Garamond" w:cs="Arial"/>
          <w:b/>
          <w:sz w:val="22"/>
          <w:szCs w:val="22"/>
          <w:lang w:val="it-IT"/>
        </w:rPr>
        <w:t>QUANTO SEGUE:</w:t>
      </w:r>
    </w:p>
    <w:p w14:paraId="2FC69861" w14:textId="67F19D42" w:rsidR="00E15C89" w:rsidRPr="00CB12B5" w:rsidRDefault="00E15C89" w:rsidP="00FA7B91">
      <w:pPr>
        <w:pStyle w:val="00elencotratto"/>
        <w:ind w:left="284"/>
      </w:pPr>
      <w:r w:rsidRPr="00CB12B5">
        <w:t>l’</w:t>
      </w:r>
      <w:r w:rsidR="009F4EEB" w:rsidRPr="00CB12B5">
        <w:t>in</w:t>
      </w:r>
      <w:r w:rsidR="007F7AEE" w:rsidRPr="00CB12B5">
        <w:t>tervento realizzato</w:t>
      </w:r>
      <w:r w:rsidR="009F4EEB" w:rsidRPr="00CB12B5">
        <w:t xml:space="preserve"> è in linea con la descrizione della misura M</w:t>
      </w:r>
      <w:r w:rsidR="005E7BDA" w:rsidRPr="00CB12B5">
        <w:t>5C2-20;</w:t>
      </w:r>
    </w:p>
    <w:p w14:paraId="43B2D77F" w14:textId="4D613675" w:rsidR="00780AAC" w:rsidRDefault="00780AAC" w:rsidP="00780AAC">
      <w:pPr>
        <w:pStyle w:val="00elencotratto"/>
        <w:ind w:left="284"/>
      </w:pPr>
      <w:r>
        <w:t xml:space="preserve">sono stati raggiunti i seguenti Target, calcolati secondo le modalità previste nel documento “Linee guida degli interventi ammissibili per comprovare il raggiungimento del target PNRR” e consistenti in: </w:t>
      </w:r>
    </w:p>
    <w:p w14:paraId="3F01FF26" w14:textId="34DF38F3" w:rsidR="00780AAC" w:rsidRDefault="00780AAC" w:rsidP="00FA7B91">
      <w:pPr>
        <w:pStyle w:val="00elencotratto"/>
        <w:numPr>
          <w:ilvl w:val="1"/>
          <w:numId w:val="26"/>
        </w:numPr>
        <w:ind w:left="709"/>
      </w:pPr>
      <w:r>
        <w:t>Unità abitative n. __</w:t>
      </w:r>
      <w:r w:rsidR="00FA7B91">
        <w:t xml:space="preserve"> </w:t>
      </w:r>
      <w:r w:rsidR="009B4E85">
        <w:t>(specificare se ERS/ERP o studentati)</w:t>
      </w:r>
      <w:r w:rsidR="001D460C">
        <w:t xml:space="preserve"> come meglio specificati nella tabella 1 allegata alla presente</w:t>
      </w:r>
    </w:p>
    <w:p w14:paraId="4AA630BE" w14:textId="573ABC95" w:rsidR="00780AAC" w:rsidRDefault="00780AAC" w:rsidP="00FA7B91">
      <w:pPr>
        <w:pStyle w:val="00elencotratto"/>
        <w:numPr>
          <w:ilvl w:val="1"/>
          <w:numId w:val="26"/>
        </w:numPr>
        <w:ind w:left="709"/>
      </w:pPr>
      <w:r>
        <w:t xml:space="preserve">Spazi pubblici </w:t>
      </w:r>
      <w:r w:rsidR="00CB12B5">
        <w:t>riqualificati</w:t>
      </w:r>
      <w:r>
        <w:t xml:space="preserve"> mq ______</w:t>
      </w:r>
      <w:r w:rsidR="001D460C">
        <w:t xml:space="preserve"> come meglio specificati nella tabella 2 allegata alla presente</w:t>
      </w:r>
    </w:p>
    <w:p w14:paraId="675C869F" w14:textId="1D8AA790" w:rsidR="003B45A7" w:rsidRDefault="003B45A7" w:rsidP="00FA7B91">
      <w:pPr>
        <w:pStyle w:val="00elencotratto"/>
        <w:numPr>
          <w:ilvl w:val="1"/>
          <w:numId w:val="26"/>
        </w:numPr>
        <w:ind w:left="709"/>
      </w:pPr>
      <w:r>
        <w:t>Eventuali interventi che non concorrono direttamente a</w:t>
      </w:r>
      <w:r w:rsidR="005C4F96">
        <w:t xml:space="preserve">i </w:t>
      </w:r>
      <w:r>
        <w:t xml:space="preserve">target </w:t>
      </w:r>
      <w:r w:rsidR="005C4F96">
        <w:t xml:space="preserve">alloggi e spazi pubblici </w:t>
      </w:r>
      <w:r>
        <w:t>(breve descrizione)</w:t>
      </w:r>
      <w:r w:rsidR="00CB12B5">
        <w:t>;</w:t>
      </w:r>
    </w:p>
    <w:p w14:paraId="35A60B00" w14:textId="1DCBF960" w:rsidR="00630D0F" w:rsidRPr="004E34B3" w:rsidRDefault="00DA4940" w:rsidP="00340589">
      <w:pPr>
        <w:pStyle w:val="00elencotratto"/>
        <w:ind w:left="284"/>
        <w:rPr>
          <w:strike/>
        </w:rPr>
      </w:pPr>
      <w:r w:rsidRPr="004E34B3">
        <w:t>i lavori</w:t>
      </w:r>
      <w:r w:rsidR="00B05CC0" w:rsidRPr="004E34B3">
        <w:t xml:space="preserve"> </w:t>
      </w:r>
      <w:r w:rsidR="00630D0F" w:rsidRPr="004E34B3">
        <w:t xml:space="preserve">risultano eseguiti in conformità </w:t>
      </w:r>
      <w:r w:rsidR="000D54E7" w:rsidRPr="004E34B3">
        <w:t>alle disposizioni contrattuali e alla normativa di riferimento applicabile</w:t>
      </w:r>
      <w:r w:rsidR="00276670" w:rsidRPr="004E34B3">
        <w:t>;</w:t>
      </w:r>
    </w:p>
    <w:p w14:paraId="35D7825D" w14:textId="036179AC" w:rsidR="00C11E48" w:rsidRDefault="003447F7" w:rsidP="00340589">
      <w:pPr>
        <w:pStyle w:val="00elencotratto"/>
        <w:ind w:left="284"/>
      </w:pPr>
      <w:r w:rsidRPr="004E34B3">
        <w:lastRenderedPageBreak/>
        <w:t xml:space="preserve">i lavori </w:t>
      </w:r>
      <w:r w:rsidR="00DA4940" w:rsidRPr="004E34B3">
        <w:t xml:space="preserve">sono stati eseguiti </w:t>
      </w:r>
      <w:r w:rsidRPr="004E34B3">
        <w:t>nel rispetto del principio</w:t>
      </w:r>
      <w:r w:rsidRPr="00833B3D">
        <w:t xml:space="preserve"> DNSH, così come evidenziato nella</w:t>
      </w:r>
      <w:r w:rsidR="00276670">
        <w:t xml:space="preserve"> </w:t>
      </w:r>
      <w:r w:rsidR="00276670" w:rsidRPr="004E34B3">
        <w:t>Relazione di Sintesi</w:t>
      </w:r>
      <w:r w:rsidRPr="004E34B3">
        <w:t xml:space="preserve"> </w:t>
      </w:r>
      <w:r w:rsidR="00276670" w:rsidRPr="004E34B3">
        <w:t xml:space="preserve">delle </w:t>
      </w:r>
      <w:r w:rsidRPr="004E34B3">
        <w:t>Check list DNSH</w:t>
      </w:r>
      <w:r w:rsidR="00276670" w:rsidRPr="004E34B3">
        <w:t xml:space="preserve"> emessa dal Direttore dei Lavori</w:t>
      </w:r>
      <w:r w:rsidR="00CB12B5">
        <w:t>;</w:t>
      </w:r>
    </w:p>
    <w:p w14:paraId="3570C612" w14:textId="1357C108" w:rsidR="00BE7A86" w:rsidRPr="000023EA" w:rsidRDefault="00BE7A86" w:rsidP="00BE7A86">
      <w:pPr>
        <w:pStyle w:val="00elencotratto"/>
        <w:ind w:left="284"/>
      </w:pPr>
      <w:r>
        <w:t>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10E6E32D" w14:textId="77777777" w:rsidR="004E34B3" w:rsidRDefault="004E34B3" w:rsidP="00FC1166">
      <w:pPr>
        <w:pStyle w:val="00testo"/>
      </w:pPr>
    </w:p>
    <w:p w14:paraId="286ADFA2" w14:textId="29ABBFC5" w:rsidR="005839A1" w:rsidRDefault="005839A1" w:rsidP="00FC1166">
      <w:pPr>
        <w:pStyle w:val="00testo"/>
      </w:pPr>
      <w:r w:rsidRPr="000023EA">
        <w:t xml:space="preserve">Restano </w:t>
      </w:r>
      <w:r w:rsidRPr="0060102B">
        <w:t xml:space="preserve">salve ed </w:t>
      </w:r>
      <w:r w:rsidR="00DA4940" w:rsidRPr="0060102B">
        <w:t xml:space="preserve">impregiudicate </w:t>
      </w:r>
      <w:r w:rsidRPr="0060102B">
        <w:t xml:space="preserve">le determinazioni risultanti </w:t>
      </w:r>
      <w:r w:rsidR="00F409AA" w:rsidRPr="0060102B">
        <w:t>d</w:t>
      </w:r>
      <w:r w:rsidR="00276670" w:rsidRPr="0060102B">
        <w:t>a</w:t>
      </w:r>
      <w:r w:rsidR="00F409AA" w:rsidRPr="0060102B">
        <w:t>l</w:t>
      </w:r>
      <w:r w:rsidR="00F409AA" w:rsidRPr="0060102B">
        <w:rPr>
          <w:rStyle w:val="ui-provider"/>
        </w:rPr>
        <w:t>le</w:t>
      </w:r>
      <w:r w:rsidR="00FD2F07" w:rsidRPr="0060102B">
        <w:rPr>
          <w:rStyle w:val="ui-provider"/>
        </w:rPr>
        <w:t xml:space="preserve"> successive</w:t>
      </w:r>
      <w:r w:rsidR="00F409AA" w:rsidRPr="0060102B">
        <w:rPr>
          <w:rStyle w:val="ui-provider"/>
        </w:rPr>
        <w:t xml:space="preserve"> fasi di</w:t>
      </w:r>
      <w:r w:rsidR="00381753" w:rsidRPr="0060102B">
        <w:rPr>
          <w:rStyle w:val="ui-provider"/>
        </w:rPr>
        <w:t xml:space="preserve"> prove, verifiche e collaudi</w:t>
      </w:r>
      <w:r w:rsidR="00276670" w:rsidRPr="0060102B">
        <w:t>.</w:t>
      </w:r>
    </w:p>
    <w:p w14:paraId="24076486" w14:textId="1645C3D3" w:rsidR="00FF55C9" w:rsidRPr="000023EA" w:rsidRDefault="00FF55C9" w:rsidP="00FC1166">
      <w:pPr>
        <w:pStyle w:val="00testo"/>
      </w:pPr>
      <w:r>
        <w:t>Le tabelle 1 e 2 di seguito riportate sono parte integrante del presente documento.</w:t>
      </w:r>
    </w:p>
    <w:p w14:paraId="2C1B14D1" w14:textId="77777777" w:rsidR="004E34B3" w:rsidRPr="000023EA" w:rsidRDefault="004E34B3" w:rsidP="00E707DA">
      <w:pPr>
        <w:tabs>
          <w:tab w:val="left" w:pos="9070"/>
        </w:tabs>
        <w:spacing w:line="360" w:lineRule="auto"/>
        <w:ind w:left="284" w:right="-286" w:hanging="142"/>
        <w:jc w:val="both"/>
        <w:rPr>
          <w:rFonts w:ascii="Garamond" w:hAnsi="Garamond" w:cs="Arial"/>
          <w:sz w:val="22"/>
          <w:szCs w:val="22"/>
          <w:lang w:val="it-IT"/>
        </w:rPr>
      </w:pPr>
    </w:p>
    <w:p w14:paraId="30D1A2B8" w14:textId="0179C513" w:rsidR="00B87E21" w:rsidRDefault="005839A1" w:rsidP="007A3967">
      <w:pPr>
        <w:tabs>
          <w:tab w:val="left" w:pos="9070"/>
        </w:tabs>
        <w:spacing w:before="120" w:line="360" w:lineRule="auto"/>
        <w:ind w:left="284" w:right="-286" w:hanging="142"/>
        <w:jc w:val="both"/>
        <w:rPr>
          <w:rFonts w:ascii="Garamond" w:hAnsi="Garamond" w:cs="Arial"/>
          <w:sz w:val="22"/>
          <w:szCs w:val="22"/>
          <w:lang w:val="it-IT"/>
        </w:rPr>
      </w:pPr>
      <w:r w:rsidRPr="000023EA">
        <w:rPr>
          <w:rFonts w:ascii="Garamond" w:hAnsi="Garamond" w:cs="Arial"/>
          <w:sz w:val="22"/>
          <w:szCs w:val="22"/>
          <w:lang w:val="it-IT"/>
        </w:rPr>
        <w:t>L</w:t>
      </w:r>
      <w:r w:rsidR="00B87E21" w:rsidRPr="000023EA">
        <w:rPr>
          <w:rFonts w:ascii="Garamond" w:hAnsi="Garamond" w:cs="Arial"/>
          <w:sz w:val="22"/>
          <w:szCs w:val="22"/>
          <w:lang w:val="it-IT"/>
        </w:rPr>
        <w:t>uogo</w:t>
      </w:r>
      <w:r w:rsidRPr="000023EA">
        <w:rPr>
          <w:rFonts w:ascii="Garamond" w:hAnsi="Garamond" w:cs="Arial"/>
          <w:sz w:val="22"/>
          <w:szCs w:val="22"/>
          <w:lang w:val="it-IT"/>
        </w:rPr>
        <w:t>___________, D</w:t>
      </w:r>
      <w:r w:rsidR="00B87E21" w:rsidRPr="000023EA">
        <w:rPr>
          <w:rFonts w:ascii="Garamond" w:hAnsi="Garamond" w:cs="Arial"/>
          <w:sz w:val="22"/>
          <w:szCs w:val="22"/>
          <w:lang w:val="it-IT"/>
        </w:rPr>
        <w:t>ata</w:t>
      </w:r>
      <w:r w:rsidRPr="000023EA">
        <w:rPr>
          <w:rFonts w:ascii="Garamond" w:hAnsi="Garamond" w:cs="Arial"/>
          <w:sz w:val="22"/>
          <w:szCs w:val="22"/>
          <w:lang w:val="it-IT"/>
        </w:rPr>
        <w:t xml:space="preserve"> _____________</w:t>
      </w:r>
    </w:p>
    <w:p w14:paraId="732CA5FE" w14:textId="77777777" w:rsidR="007822A7" w:rsidRPr="000023EA" w:rsidRDefault="007822A7" w:rsidP="00E707DA">
      <w:pPr>
        <w:tabs>
          <w:tab w:val="left" w:pos="9070"/>
        </w:tabs>
        <w:spacing w:line="360" w:lineRule="auto"/>
        <w:ind w:left="284" w:right="-286" w:hanging="142"/>
        <w:jc w:val="both"/>
        <w:rPr>
          <w:rFonts w:ascii="Garamond" w:hAnsi="Garamond" w:cs="Arial"/>
          <w:sz w:val="22"/>
          <w:szCs w:val="22"/>
          <w:lang w:val="it-IT"/>
        </w:rPr>
      </w:pPr>
    </w:p>
    <w:tbl>
      <w:tblPr>
        <w:tblStyle w:val="Tabella"/>
        <w:tblW w:w="557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911AF" w:rsidRPr="000A105E" w14:paraId="4419168B" w14:textId="611F9FAD" w:rsidTr="000911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7"/>
        </w:trPr>
        <w:tc>
          <w:tcPr>
            <w:tcW w:w="5000" w:type="pct"/>
          </w:tcPr>
          <w:p w14:paraId="47B095DE" w14:textId="77777777" w:rsidR="000911AF" w:rsidRPr="00481C7D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  <w:lang w:val="it-IT"/>
              </w:rPr>
            </w:pPr>
            <w:r w:rsidRPr="00481C7D">
              <w:rPr>
                <w:rFonts w:ascii="Garamond" w:hAnsi="Garamond" w:cs="Arial"/>
                <w:sz w:val="22"/>
                <w:szCs w:val="22"/>
                <w:lang w:val="it-IT"/>
              </w:rPr>
              <w:t>Firma SOGGETTO ATTUATORE DI PRIMO LIVELLO:</w:t>
            </w:r>
          </w:p>
          <w:p w14:paraId="68D31BDC" w14:textId="77777777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</w:p>
          <w:p w14:paraId="4B0E5EF7" w14:textId="77777777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</w:p>
          <w:p w14:paraId="5C723D77" w14:textId="0CAA0D8A" w:rsidR="000911AF" w:rsidRPr="00481C7D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  <w:lang w:val="it-IT"/>
              </w:rPr>
            </w:pPr>
            <w:r w:rsidRPr="00481C7D">
              <w:rPr>
                <w:rFonts w:ascii="Garamond" w:hAnsi="Garamond" w:cs="Arial"/>
                <w:sz w:val="22"/>
                <w:szCs w:val="22"/>
                <w:lang w:val="it-IT"/>
              </w:rPr>
              <w:t>Firma SOGGETTO ATTUATORE DI SECONDO LIVELLO</w:t>
            </w:r>
            <w:r>
              <w:rPr>
                <w:rFonts w:ascii="Garamond" w:hAnsi="Garamond" w:cs="Arial"/>
                <w:sz w:val="22"/>
                <w:szCs w:val="22"/>
                <w:lang w:val="it-IT"/>
              </w:rPr>
              <w:t xml:space="preserve"> </w:t>
            </w:r>
            <w:r w:rsidR="002808C2">
              <w:rPr>
                <w:rFonts w:ascii="Garamond" w:hAnsi="Garamond" w:cs="Arial"/>
                <w:sz w:val="22"/>
                <w:szCs w:val="22"/>
                <w:lang w:val="it-IT"/>
              </w:rPr>
              <w:t xml:space="preserve">O SOGGETTO INTERMEDIARIO </w:t>
            </w:r>
            <w:r>
              <w:rPr>
                <w:rFonts w:ascii="Garamond" w:hAnsi="Garamond" w:cs="Arial"/>
                <w:sz w:val="22"/>
                <w:szCs w:val="22"/>
                <w:lang w:val="it-IT"/>
              </w:rPr>
              <w:t>(</w:t>
            </w:r>
            <w:r>
              <w:rPr>
                <w:rFonts w:ascii="Garamond" w:hAnsi="Garamond" w:cs="Arial"/>
                <w:i/>
                <w:iCs/>
                <w:sz w:val="22"/>
                <w:szCs w:val="22"/>
                <w:lang w:val="it-IT"/>
              </w:rPr>
              <w:t>eventuale</w:t>
            </w:r>
            <w:r>
              <w:rPr>
                <w:rFonts w:ascii="Garamond" w:hAnsi="Garamond" w:cs="Arial"/>
                <w:sz w:val="22"/>
                <w:szCs w:val="22"/>
                <w:lang w:val="it-IT"/>
              </w:rPr>
              <w:t>)</w:t>
            </w:r>
            <w:r w:rsidRPr="00481C7D">
              <w:rPr>
                <w:rFonts w:ascii="Garamond" w:hAnsi="Garamond" w:cs="Arial"/>
                <w:sz w:val="22"/>
                <w:szCs w:val="22"/>
                <w:lang w:val="it-IT"/>
              </w:rPr>
              <w:t>:</w:t>
            </w:r>
          </w:p>
          <w:p w14:paraId="6C90B30C" w14:textId="77777777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</w:p>
          <w:p w14:paraId="44ECFB9F" w14:textId="77777777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</w:p>
          <w:p w14:paraId="31EE9C3A" w14:textId="0F0218B6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  <w:r w:rsidRPr="00481C7D">
              <w:rPr>
                <w:rFonts w:ascii="Garamond" w:hAnsi="Garamond" w:cs="Arial"/>
                <w:sz w:val="22"/>
                <w:szCs w:val="22"/>
                <w:lang w:val="it-IT"/>
              </w:rPr>
              <w:t>Firma</w:t>
            </w:r>
            <w:r>
              <w:rPr>
                <w:rFonts w:ascii="Garamond" w:hAnsi="Garamond" w:cs="Arial"/>
                <w:sz w:val="22"/>
                <w:szCs w:val="22"/>
                <w:lang w:val="it-IT"/>
              </w:rPr>
              <w:t xml:space="preserve">: </w:t>
            </w:r>
            <w:r w:rsidRPr="00481C7D">
              <w:rPr>
                <w:rFonts w:ascii="Garamond" w:hAnsi="Garamond" w:cs="Arial"/>
                <w:sz w:val="22"/>
                <w:szCs w:val="22"/>
                <w:lang w:val="it-IT"/>
              </w:rPr>
              <w:t>DIRETTORE DEI LAVORI</w:t>
            </w:r>
          </w:p>
          <w:p w14:paraId="0B31F583" w14:textId="77777777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</w:p>
          <w:p w14:paraId="01C9A7D2" w14:textId="77777777" w:rsidR="000911AF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sz w:val="22"/>
                <w:szCs w:val="22"/>
                <w:lang w:val="it-IT"/>
              </w:rPr>
            </w:pPr>
          </w:p>
          <w:p w14:paraId="3F98D4CD" w14:textId="0E3785EE" w:rsidR="000911AF" w:rsidRPr="000023EA" w:rsidRDefault="000911AF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  <w:lang w:val="it-IT"/>
              </w:rPr>
            </w:pPr>
            <w:r>
              <w:rPr>
                <w:rFonts w:ascii="Garamond" w:hAnsi="Garamond" w:cs="Arial"/>
                <w:sz w:val="22"/>
                <w:szCs w:val="22"/>
                <w:lang w:val="it-IT"/>
              </w:rPr>
              <w:t xml:space="preserve">Firma </w:t>
            </w:r>
            <w:r w:rsidRPr="00481C7D">
              <w:rPr>
                <w:rFonts w:ascii="Garamond" w:hAnsi="Garamond" w:cs="Arial"/>
                <w:sz w:val="22"/>
                <w:szCs w:val="22"/>
                <w:lang w:val="it-IT"/>
              </w:rPr>
              <w:t>IMPRESA ESECUTRICE DEI LAVORI:</w:t>
            </w:r>
          </w:p>
          <w:p w14:paraId="652887A0" w14:textId="777D47B4" w:rsidR="000911AF" w:rsidRPr="000023EA" w:rsidRDefault="000911AF" w:rsidP="000911AF">
            <w:pPr>
              <w:pStyle w:val="Paragrafoelenco"/>
              <w:tabs>
                <w:tab w:val="right" w:pos="8789"/>
              </w:tabs>
              <w:spacing w:before="120" w:line="360" w:lineRule="auto"/>
              <w:ind w:left="0" w:right="-111"/>
              <w:rPr>
                <w:rFonts w:ascii="Garamond" w:hAnsi="Garamond" w:cs="Arial"/>
                <w:sz w:val="22"/>
                <w:szCs w:val="22"/>
                <w:lang w:val="it-IT"/>
              </w:rPr>
            </w:pPr>
          </w:p>
          <w:p w14:paraId="3D6AC51F" w14:textId="15B913FD" w:rsidR="000911AF" w:rsidRPr="000023EA" w:rsidRDefault="000911AF" w:rsidP="000911AF">
            <w:pPr>
              <w:pStyle w:val="Paragrafoelenco"/>
              <w:tabs>
                <w:tab w:val="right" w:pos="8789"/>
              </w:tabs>
              <w:spacing w:before="120" w:line="360" w:lineRule="auto"/>
              <w:ind w:left="0" w:right="-111"/>
              <w:rPr>
                <w:rFonts w:ascii="Garamond" w:hAnsi="Garamond" w:cs="Arial"/>
                <w:sz w:val="22"/>
                <w:szCs w:val="22"/>
                <w:lang w:val="it-IT"/>
              </w:rPr>
            </w:pPr>
          </w:p>
        </w:tc>
      </w:tr>
    </w:tbl>
    <w:p w14:paraId="60897D36" w14:textId="77777777" w:rsidR="001D460C" w:rsidRDefault="001D460C" w:rsidP="000911AF">
      <w:pPr>
        <w:pStyle w:val="Testodelblocco"/>
        <w:spacing w:before="60" w:after="0" w:line="320" w:lineRule="exact"/>
        <w:ind w:left="0" w:right="-286"/>
        <w:jc w:val="both"/>
        <w:rPr>
          <w:rFonts w:ascii="Garamond" w:hAnsi="Garamond" w:cs="Arial"/>
          <w:sz w:val="22"/>
          <w:szCs w:val="22"/>
          <w:lang w:val="it-IT"/>
        </w:rPr>
      </w:pPr>
    </w:p>
    <w:p w14:paraId="0CF641B4" w14:textId="77777777" w:rsidR="001D460C" w:rsidRDefault="001D460C">
      <w:pPr>
        <w:rPr>
          <w:rFonts w:ascii="Garamond" w:hAnsi="Garamond" w:cs="Arial"/>
          <w:sz w:val="22"/>
          <w:szCs w:val="22"/>
          <w:lang w:val="it-IT"/>
        </w:rPr>
        <w:sectPr w:rsidR="001D460C" w:rsidSect="00146C6B">
          <w:headerReference w:type="default" r:id="rId11"/>
          <w:headerReference w:type="first" r:id="rId12"/>
          <w:pgSz w:w="11906" w:h="16838" w:code="9"/>
          <w:pgMar w:top="2149" w:right="1701" w:bottom="1134" w:left="1418" w:header="680" w:footer="397" w:gutter="0"/>
          <w:cols w:space="708"/>
          <w:titlePg/>
          <w:docGrid w:linePitch="360"/>
        </w:sectPr>
      </w:pPr>
      <w:r>
        <w:rPr>
          <w:rFonts w:ascii="Garamond" w:hAnsi="Garamond" w:cs="Arial"/>
          <w:sz w:val="22"/>
          <w:szCs w:val="22"/>
          <w:lang w:val="it-IT"/>
        </w:rPr>
        <w:br w:type="page"/>
      </w:r>
    </w:p>
    <w:p w14:paraId="1D5770B4" w14:textId="77777777" w:rsidR="001D460C" w:rsidRDefault="001D460C">
      <w:pPr>
        <w:rPr>
          <w:rFonts w:ascii="Garamond" w:hAnsi="Garamond" w:cs="Arial"/>
          <w:sz w:val="22"/>
          <w:szCs w:val="22"/>
          <w:lang w:val="it-IT"/>
        </w:rPr>
      </w:pPr>
    </w:p>
    <w:p w14:paraId="44910D35" w14:textId="4C7BC6A7" w:rsidR="001D460C" w:rsidRDefault="001D460C">
      <w:pPr>
        <w:rPr>
          <w:rFonts w:ascii="Garamond" w:hAnsi="Garamond" w:cs="Arial"/>
          <w:sz w:val="28"/>
          <w:szCs w:val="28"/>
          <w:lang w:val="it-IT"/>
        </w:rPr>
      </w:pPr>
      <w:r w:rsidRPr="00A02C93">
        <w:rPr>
          <w:rFonts w:ascii="Garamond" w:hAnsi="Garamond" w:cs="Arial"/>
          <w:sz w:val="28"/>
          <w:szCs w:val="28"/>
          <w:lang w:val="it-IT"/>
        </w:rPr>
        <w:t xml:space="preserve">Tabella 1: </w:t>
      </w:r>
      <w:r w:rsidRPr="00A02C93">
        <w:rPr>
          <w:rFonts w:ascii="Garamond" w:hAnsi="Garamond" w:cs="Arial"/>
          <w:i/>
          <w:iCs/>
          <w:sz w:val="28"/>
          <w:szCs w:val="28"/>
          <w:lang w:val="it-IT"/>
        </w:rPr>
        <w:t>Target</w:t>
      </w:r>
      <w:r w:rsidRPr="00A02C93">
        <w:rPr>
          <w:rFonts w:ascii="Garamond" w:hAnsi="Garamond" w:cs="Arial"/>
          <w:sz w:val="28"/>
          <w:szCs w:val="28"/>
          <w:lang w:val="it-IT"/>
        </w:rPr>
        <w:t xml:space="preserve"> unità abitative</w:t>
      </w:r>
    </w:p>
    <w:p w14:paraId="69354843" w14:textId="77777777" w:rsidR="005F0B55" w:rsidRDefault="005F0B55">
      <w:pPr>
        <w:rPr>
          <w:rFonts w:ascii="Garamond" w:hAnsi="Garamond" w:cs="Arial"/>
          <w:sz w:val="28"/>
          <w:szCs w:val="28"/>
          <w:lang w:val="it-IT"/>
        </w:rPr>
      </w:pP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851"/>
        <w:gridCol w:w="992"/>
        <w:gridCol w:w="1095"/>
        <w:gridCol w:w="1173"/>
        <w:gridCol w:w="1134"/>
        <w:gridCol w:w="1134"/>
        <w:gridCol w:w="992"/>
        <w:gridCol w:w="1134"/>
        <w:gridCol w:w="1985"/>
        <w:gridCol w:w="1417"/>
        <w:gridCol w:w="1418"/>
      </w:tblGrid>
      <w:tr w:rsidR="005F0B55" w:rsidRPr="000A105E" w14:paraId="5935014C" w14:textId="77777777" w:rsidTr="00D4133D">
        <w:trPr>
          <w:trHeight w:val="290"/>
        </w:trPr>
        <w:tc>
          <w:tcPr>
            <w:tcW w:w="3686" w:type="dxa"/>
            <w:gridSpan w:val="4"/>
            <w:shd w:val="clear" w:color="000000" w:fill="FFC000"/>
            <w:vAlign w:val="center"/>
            <w:hideMark/>
          </w:tcPr>
          <w:p w14:paraId="5F8875AA" w14:textId="77777777" w:rsidR="005F0B55" w:rsidRPr="00C8596B" w:rsidRDefault="005F0B55" w:rsidP="00D4133D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  <w:t>Descrizione target</w:t>
            </w:r>
          </w:p>
        </w:tc>
        <w:tc>
          <w:tcPr>
            <w:tcW w:w="3402" w:type="dxa"/>
            <w:gridSpan w:val="3"/>
            <w:shd w:val="clear" w:color="000000" w:fill="A6C9EC"/>
            <w:vAlign w:val="center"/>
            <w:hideMark/>
          </w:tcPr>
          <w:p w14:paraId="1116DCFE" w14:textId="77777777" w:rsidR="005F0B55" w:rsidRPr="00C8596B" w:rsidRDefault="005F0B55" w:rsidP="00D4133D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Riqualificazione di edifici esistenti </w:t>
            </w:r>
          </w:p>
        </w:tc>
        <w:tc>
          <w:tcPr>
            <w:tcW w:w="5245" w:type="dxa"/>
            <w:gridSpan w:val="4"/>
            <w:shd w:val="clear" w:color="000000" w:fill="215C98"/>
            <w:vAlign w:val="center"/>
            <w:hideMark/>
          </w:tcPr>
          <w:p w14:paraId="3528B4C5" w14:textId="77777777" w:rsidR="005F0B55" w:rsidRPr="00C8596B" w:rsidRDefault="005F0B55" w:rsidP="00D4133D">
            <w:pPr>
              <w:jc w:val="center"/>
              <w:rPr>
                <w:rFonts w:ascii="Garamond" w:hAnsi="Garamond"/>
                <w:b/>
                <w:bCs/>
                <w:color w:val="FFFFFF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b/>
                <w:bCs/>
                <w:color w:val="FFFFFF"/>
                <w:sz w:val="22"/>
                <w:szCs w:val="22"/>
                <w:lang w:val="it-IT" w:eastAsia="it-IT"/>
              </w:rPr>
              <w:t xml:space="preserve">Efficientamento energetico </w:t>
            </w:r>
          </w:p>
        </w:tc>
        <w:tc>
          <w:tcPr>
            <w:tcW w:w="2835" w:type="dxa"/>
            <w:gridSpan w:val="2"/>
            <w:shd w:val="clear" w:color="000000" w:fill="A6A6A6"/>
            <w:vAlign w:val="center"/>
            <w:hideMark/>
          </w:tcPr>
          <w:p w14:paraId="75ABC1C1" w14:textId="77777777" w:rsidR="005F0B55" w:rsidRPr="00C8596B" w:rsidRDefault="005F0B55" w:rsidP="00D4133D">
            <w:pPr>
              <w:jc w:val="center"/>
              <w:rPr>
                <w:rFonts w:ascii="Garamond" w:hAnsi="Garamond"/>
                <w:b/>
                <w:bCs/>
                <w:color w:val="FFFFFF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b/>
                <w:bCs/>
                <w:color w:val="FFFFFF"/>
                <w:sz w:val="22"/>
                <w:szCs w:val="22"/>
                <w:lang w:val="it-IT" w:eastAsia="it-IT"/>
              </w:rPr>
              <w:t>Nuova costruzione</w:t>
            </w:r>
            <w:r>
              <w:rPr>
                <w:rFonts w:ascii="Garamond" w:hAnsi="Garamond"/>
                <w:b/>
                <w:bCs/>
                <w:color w:val="FFFFFF"/>
                <w:sz w:val="22"/>
                <w:szCs w:val="22"/>
                <w:lang w:val="it-IT" w:eastAsia="it-IT"/>
              </w:rPr>
              <w:t xml:space="preserve"> e ristrutturazione urbanistica</w:t>
            </w:r>
          </w:p>
        </w:tc>
      </w:tr>
      <w:tr w:rsidR="005F0B55" w:rsidRPr="00C8596B" w14:paraId="097E4696" w14:textId="77777777" w:rsidTr="00D4133D">
        <w:trPr>
          <w:trHeight w:val="2055"/>
        </w:trPr>
        <w:tc>
          <w:tcPr>
            <w:tcW w:w="851" w:type="dxa"/>
            <w:hideMark/>
          </w:tcPr>
          <w:p w14:paraId="617FA7EF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Titolo intervento</w:t>
            </w:r>
          </w:p>
        </w:tc>
        <w:tc>
          <w:tcPr>
            <w:tcW w:w="992" w:type="dxa"/>
            <w:hideMark/>
          </w:tcPr>
          <w:p w14:paraId="795A682B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Descrizione</w:t>
            </w:r>
            <w:r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 xml:space="preserve"> (ERS/ERP o studentati)</w:t>
            </w:r>
          </w:p>
        </w:tc>
        <w:tc>
          <w:tcPr>
            <w:tcW w:w="851" w:type="dxa"/>
            <w:hideMark/>
          </w:tcPr>
          <w:p w14:paraId="1C5B2C7D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N</w:t>
            </w: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. unità abitative</w:t>
            </w:r>
          </w:p>
        </w:tc>
        <w:tc>
          <w:tcPr>
            <w:tcW w:w="992" w:type="dxa"/>
          </w:tcPr>
          <w:p w14:paraId="70C67C6B" w14:textId="64F0B48D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Metri quadrati complessivi</w:t>
            </w:r>
            <w:r w:rsidR="004965A2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 xml:space="preserve"> (di alloggi)</w:t>
            </w:r>
          </w:p>
        </w:tc>
        <w:tc>
          <w:tcPr>
            <w:tcW w:w="1095" w:type="dxa"/>
            <w:hideMark/>
          </w:tcPr>
          <w:p w14:paraId="099FF9E1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 xml:space="preserve">Interventi </w:t>
            </w:r>
            <w:r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 xml:space="preserve">di </w:t>
            </w: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manutenzione straordinaria</w:t>
            </w:r>
          </w:p>
        </w:tc>
        <w:tc>
          <w:tcPr>
            <w:tcW w:w="1173" w:type="dxa"/>
            <w:hideMark/>
          </w:tcPr>
          <w:p w14:paraId="5941DA85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di restauro e di risanamento conservativo</w:t>
            </w:r>
          </w:p>
        </w:tc>
        <w:tc>
          <w:tcPr>
            <w:tcW w:w="1134" w:type="dxa"/>
            <w:hideMark/>
          </w:tcPr>
          <w:p w14:paraId="4E68F97B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di ristrutturazione edilizia</w:t>
            </w:r>
          </w:p>
        </w:tc>
        <w:tc>
          <w:tcPr>
            <w:tcW w:w="1134" w:type="dxa"/>
            <w:hideMark/>
          </w:tcPr>
          <w:p w14:paraId="2C37C35E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Installazione di impianti di produzione di energia elettrica o termica derivanti dall’utilizzo di fonti rinnovabili</w:t>
            </w:r>
          </w:p>
        </w:tc>
        <w:tc>
          <w:tcPr>
            <w:tcW w:w="992" w:type="dxa"/>
            <w:hideMark/>
          </w:tcPr>
          <w:p w14:paraId="724EC543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Isolamento termico di superfici opache</w:t>
            </w:r>
          </w:p>
        </w:tc>
        <w:tc>
          <w:tcPr>
            <w:tcW w:w="1134" w:type="dxa"/>
            <w:hideMark/>
          </w:tcPr>
          <w:p w14:paraId="52F28C8E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Sostituzione di chiusure trasparenti</w:t>
            </w:r>
          </w:p>
        </w:tc>
        <w:tc>
          <w:tcPr>
            <w:tcW w:w="1985" w:type="dxa"/>
            <w:hideMark/>
          </w:tcPr>
          <w:p w14:paraId="3E070F1C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Sostituzione di impianti di climatizzazione invernale esistenti con impianti di climatizzazione invernale dotati di pompe di calore elettriche, caldaie a gas o utilizzanti energia geotermica</w:t>
            </w:r>
            <w:r w:rsidRPr="00C8596B" w:rsidDel="00F67F28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 xml:space="preserve"> </w:t>
            </w:r>
          </w:p>
        </w:tc>
        <w:tc>
          <w:tcPr>
            <w:tcW w:w="1417" w:type="dxa"/>
            <w:hideMark/>
          </w:tcPr>
          <w:p w14:paraId="2FDB71C0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di nuova costruzione</w:t>
            </w:r>
          </w:p>
        </w:tc>
        <w:tc>
          <w:tcPr>
            <w:tcW w:w="1418" w:type="dxa"/>
            <w:hideMark/>
          </w:tcPr>
          <w:p w14:paraId="10A79EA8" w14:textId="77777777" w:rsidR="005F0B55" w:rsidRPr="00C8596B" w:rsidRDefault="005F0B55" w:rsidP="00D4133D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di ristrutturazione urbanistica</w:t>
            </w:r>
          </w:p>
        </w:tc>
      </w:tr>
      <w:tr w:rsidR="005F0B55" w:rsidRPr="00C8596B" w14:paraId="3F0B2E00" w14:textId="77777777" w:rsidTr="00D4133D">
        <w:trPr>
          <w:trHeight w:val="290"/>
        </w:trPr>
        <w:tc>
          <w:tcPr>
            <w:tcW w:w="851" w:type="dxa"/>
            <w:vAlign w:val="center"/>
            <w:hideMark/>
          </w:tcPr>
          <w:p w14:paraId="4C669AC5" w14:textId="77777777" w:rsidR="005F0B55" w:rsidRPr="00C8596B" w:rsidRDefault="005F0B55" w:rsidP="00D4133D">
            <w:pPr>
              <w:rPr>
                <w:rFonts w:ascii="Garamond" w:hAnsi="Garamond"/>
                <w:color w:val="FF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testo</w:t>
            </w:r>
          </w:p>
        </w:tc>
        <w:tc>
          <w:tcPr>
            <w:tcW w:w="992" w:type="dxa"/>
            <w:vAlign w:val="center"/>
            <w:hideMark/>
          </w:tcPr>
          <w:p w14:paraId="174C4CD6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testo</w:t>
            </w:r>
          </w:p>
        </w:tc>
        <w:tc>
          <w:tcPr>
            <w:tcW w:w="851" w:type="dxa"/>
            <w:vAlign w:val="center"/>
            <w:hideMark/>
          </w:tcPr>
          <w:p w14:paraId="652C7C57" w14:textId="77777777" w:rsidR="005F0B55" w:rsidRPr="00C8596B" w:rsidRDefault="005F0B55" w:rsidP="00D4133D">
            <w:pPr>
              <w:rPr>
                <w:rFonts w:ascii="Garamond" w:hAnsi="Garamond"/>
                <w:i/>
                <w:iCs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numero</w:t>
            </w:r>
          </w:p>
        </w:tc>
        <w:tc>
          <w:tcPr>
            <w:tcW w:w="992" w:type="dxa"/>
          </w:tcPr>
          <w:p w14:paraId="76AB0432" w14:textId="77777777" w:rsidR="005F0B55" w:rsidRPr="00C8596B" w:rsidRDefault="005F0B55" w:rsidP="00D4133D">
            <w:pPr>
              <w:jc w:val="center"/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</w:pPr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numero</w:t>
            </w:r>
          </w:p>
        </w:tc>
        <w:tc>
          <w:tcPr>
            <w:tcW w:w="1095" w:type="dxa"/>
            <w:vAlign w:val="center"/>
            <w:hideMark/>
          </w:tcPr>
          <w:p w14:paraId="19CCF644" w14:textId="77777777" w:rsidR="005F0B55" w:rsidRPr="00C8596B" w:rsidRDefault="005F0B55" w:rsidP="00D4133D">
            <w:pPr>
              <w:jc w:val="center"/>
              <w:rPr>
                <w:rFonts w:ascii="Garamond" w:hAnsi="Garamond"/>
                <w:i/>
                <w:iCs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173" w:type="dxa"/>
            <w:vAlign w:val="center"/>
            <w:hideMark/>
          </w:tcPr>
          <w:p w14:paraId="67104B2B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134" w:type="dxa"/>
            <w:vAlign w:val="center"/>
            <w:hideMark/>
          </w:tcPr>
          <w:p w14:paraId="7720A0DC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134" w:type="dxa"/>
            <w:vAlign w:val="center"/>
            <w:hideMark/>
          </w:tcPr>
          <w:p w14:paraId="39C81BDF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992" w:type="dxa"/>
            <w:vAlign w:val="center"/>
            <w:hideMark/>
          </w:tcPr>
          <w:p w14:paraId="4CE20EE8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134" w:type="dxa"/>
            <w:vAlign w:val="center"/>
            <w:hideMark/>
          </w:tcPr>
          <w:p w14:paraId="1762AC68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985" w:type="dxa"/>
            <w:vAlign w:val="center"/>
            <w:hideMark/>
          </w:tcPr>
          <w:p w14:paraId="3F7CC841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417" w:type="dxa"/>
            <w:vAlign w:val="center"/>
            <w:hideMark/>
          </w:tcPr>
          <w:p w14:paraId="311B417A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1418" w:type="dxa"/>
            <w:vAlign w:val="center"/>
            <w:hideMark/>
          </w:tcPr>
          <w:p w14:paraId="7DABB351" w14:textId="77777777" w:rsidR="005F0B55" w:rsidRPr="00C8596B" w:rsidRDefault="005F0B55" w:rsidP="00D4133D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C8596B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</w:tr>
      <w:tr w:rsidR="005F0B55" w:rsidRPr="00C8596B" w14:paraId="4777B80E" w14:textId="77777777" w:rsidTr="00D4133D">
        <w:trPr>
          <w:trHeight w:val="290"/>
        </w:trPr>
        <w:tc>
          <w:tcPr>
            <w:tcW w:w="851" w:type="dxa"/>
            <w:vAlign w:val="center"/>
            <w:hideMark/>
          </w:tcPr>
          <w:p w14:paraId="2AF08E58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69917F5D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851" w:type="dxa"/>
            <w:vAlign w:val="center"/>
            <w:hideMark/>
          </w:tcPr>
          <w:p w14:paraId="0DCFF1DF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</w:tcPr>
          <w:p w14:paraId="7D7EBEB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095" w:type="dxa"/>
            <w:vAlign w:val="center"/>
            <w:hideMark/>
          </w:tcPr>
          <w:p w14:paraId="02686AD9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73" w:type="dxa"/>
            <w:vAlign w:val="center"/>
            <w:hideMark/>
          </w:tcPr>
          <w:p w14:paraId="7AD7C8F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4346A107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079C518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12F1570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4FA57CD7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985" w:type="dxa"/>
            <w:vAlign w:val="center"/>
            <w:hideMark/>
          </w:tcPr>
          <w:p w14:paraId="1AB32C42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7" w:type="dxa"/>
            <w:vAlign w:val="center"/>
            <w:hideMark/>
          </w:tcPr>
          <w:p w14:paraId="66B5A5E2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8" w:type="dxa"/>
            <w:vAlign w:val="center"/>
            <w:hideMark/>
          </w:tcPr>
          <w:p w14:paraId="61A9BAFF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5F0B55" w:rsidRPr="00C8596B" w14:paraId="60E2A798" w14:textId="77777777" w:rsidTr="00D4133D">
        <w:trPr>
          <w:trHeight w:val="290"/>
        </w:trPr>
        <w:tc>
          <w:tcPr>
            <w:tcW w:w="851" w:type="dxa"/>
            <w:vAlign w:val="center"/>
            <w:hideMark/>
          </w:tcPr>
          <w:p w14:paraId="56DCCEBF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6FF4512C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851" w:type="dxa"/>
            <w:vAlign w:val="center"/>
            <w:hideMark/>
          </w:tcPr>
          <w:p w14:paraId="0ADAF262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</w:tcPr>
          <w:p w14:paraId="0C91549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095" w:type="dxa"/>
            <w:vAlign w:val="center"/>
            <w:hideMark/>
          </w:tcPr>
          <w:p w14:paraId="3E663D01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73" w:type="dxa"/>
            <w:vAlign w:val="center"/>
            <w:hideMark/>
          </w:tcPr>
          <w:p w14:paraId="733F32A4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5A86B144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7C4B68EC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74052329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0422DECC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985" w:type="dxa"/>
            <w:vAlign w:val="center"/>
            <w:hideMark/>
          </w:tcPr>
          <w:p w14:paraId="48C9F82C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7" w:type="dxa"/>
            <w:vAlign w:val="center"/>
            <w:hideMark/>
          </w:tcPr>
          <w:p w14:paraId="07429571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8" w:type="dxa"/>
            <w:vAlign w:val="center"/>
            <w:hideMark/>
          </w:tcPr>
          <w:p w14:paraId="206BC148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5F0B55" w:rsidRPr="00C8596B" w14:paraId="1D1BA177" w14:textId="77777777" w:rsidTr="00D4133D">
        <w:trPr>
          <w:trHeight w:val="290"/>
        </w:trPr>
        <w:tc>
          <w:tcPr>
            <w:tcW w:w="851" w:type="dxa"/>
            <w:vAlign w:val="center"/>
            <w:hideMark/>
          </w:tcPr>
          <w:p w14:paraId="72445426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425D1F27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851" w:type="dxa"/>
            <w:vAlign w:val="center"/>
            <w:hideMark/>
          </w:tcPr>
          <w:p w14:paraId="098103FF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</w:tcPr>
          <w:p w14:paraId="35830589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095" w:type="dxa"/>
            <w:vAlign w:val="center"/>
            <w:hideMark/>
          </w:tcPr>
          <w:p w14:paraId="7E781F9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73" w:type="dxa"/>
            <w:vAlign w:val="center"/>
            <w:hideMark/>
          </w:tcPr>
          <w:p w14:paraId="61603D31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44186521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76EC8524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6ABCB454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645EFD4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985" w:type="dxa"/>
            <w:vAlign w:val="center"/>
            <w:hideMark/>
          </w:tcPr>
          <w:p w14:paraId="2B26F21F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7" w:type="dxa"/>
            <w:vAlign w:val="center"/>
            <w:hideMark/>
          </w:tcPr>
          <w:p w14:paraId="10234FA1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8" w:type="dxa"/>
            <w:vAlign w:val="center"/>
            <w:hideMark/>
          </w:tcPr>
          <w:p w14:paraId="35B28817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5F0B55" w:rsidRPr="00C8596B" w14:paraId="0C732C85" w14:textId="77777777" w:rsidTr="00D4133D">
        <w:trPr>
          <w:trHeight w:val="290"/>
        </w:trPr>
        <w:tc>
          <w:tcPr>
            <w:tcW w:w="851" w:type="dxa"/>
            <w:vAlign w:val="center"/>
            <w:hideMark/>
          </w:tcPr>
          <w:p w14:paraId="480E142B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5F288977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851" w:type="dxa"/>
            <w:vAlign w:val="center"/>
            <w:hideMark/>
          </w:tcPr>
          <w:p w14:paraId="312E7DE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</w:tcPr>
          <w:p w14:paraId="5FA03745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095" w:type="dxa"/>
            <w:vAlign w:val="center"/>
            <w:hideMark/>
          </w:tcPr>
          <w:p w14:paraId="207528B0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73" w:type="dxa"/>
            <w:vAlign w:val="center"/>
            <w:hideMark/>
          </w:tcPr>
          <w:p w14:paraId="49A69A84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178284BC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052ADE6B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58A3523C" w14:textId="77777777" w:rsidR="005F0B55" w:rsidRPr="00C8596B" w:rsidRDefault="005F0B55" w:rsidP="00D4133D">
            <w:pPr>
              <w:ind w:firstLineChars="100" w:firstLine="220"/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0C96BDD0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985" w:type="dxa"/>
            <w:vAlign w:val="center"/>
            <w:hideMark/>
          </w:tcPr>
          <w:p w14:paraId="0DFC8B4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7" w:type="dxa"/>
            <w:vAlign w:val="center"/>
            <w:hideMark/>
          </w:tcPr>
          <w:p w14:paraId="2C7753BF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8" w:type="dxa"/>
            <w:vAlign w:val="center"/>
            <w:hideMark/>
          </w:tcPr>
          <w:p w14:paraId="78D48805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5F0B55" w:rsidRPr="005A5D09" w14:paraId="3377D731" w14:textId="77777777" w:rsidTr="00D4133D">
        <w:trPr>
          <w:trHeight w:val="290"/>
        </w:trPr>
        <w:tc>
          <w:tcPr>
            <w:tcW w:w="851" w:type="dxa"/>
            <w:vAlign w:val="center"/>
            <w:hideMark/>
          </w:tcPr>
          <w:p w14:paraId="397F91C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6E095B1C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851" w:type="dxa"/>
            <w:vAlign w:val="center"/>
            <w:hideMark/>
          </w:tcPr>
          <w:p w14:paraId="77F921C0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</w:tcPr>
          <w:p w14:paraId="2B90C83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095" w:type="dxa"/>
            <w:vAlign w:val="center"/>
            <w:hideMark/>
          </w:tcPr>
          <w:p w14:paraId="6C5D1355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73" w:type="dxa"/>
            <w:vAlign w:val="center"/>
            <w:hideMark/>
          </w:tcPr>
          <w:p w14:paraId="49BB96AB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3C900273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7BBAD7E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992" w:type="dxa"/>
            <w:vAlign w:val="center"/>
            <w:hideMark/>
          </w:tcPr>
          <w:p w14:paraId="49FAC3B7" w14:textId="77777777" w:rsidR="005F0B55" w:rsidRPr="00C8596B" w:rsidRDefault="005F0B55" w:rsidP="00D4133D">
            <w:pPr>
              <w:ind w:firstLineChars="100" w:firstLine="220"/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134" w:type="dxa"/>
            <w:vAlign w:val="center"/>
            <w:hideMark/>
          </w:tcPr>
          <w:p w14:paraId="34331FDE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985" w:type="dxa"/>
            <w:vAlign w:val="center"/>
            <w:hideMark/>
          </w:tcPr>
          <w:p w14:paraId="285A6011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7" w:type="dxa"/>
            <w:vAlign w:val="center"/>
            <w:hideMark/>
          </w:tcPr>
          <w:p w14:paraId="2E242C8A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18" w:type="dxa"/>
            <w:vAlign w:val="center"/>
            <w:hideMark/>
          </w:tcPr>
          <w:p w14:paraId="3CCD8519" w14:textId="77777777" w:rsidR="005F0B55" w:rsidRPr="00C8596B" w:rsidRDefault="005F0B55" w:rsidP="00D4133D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</w:tbl>
    <w:p w14:paraId="56A05FBC" w14:textId="0F958323" w:rsidR="00FA7B91" w:rsidRDefault="00FA7B91">
      <w:pPr>
        <w:rPr>
          <w:rFonts w:ascii="Garamond" w:hAnsi="Garamond" w:cs="Arial"/>
          <w:sz w:val="28"/>
          <w:szCs w:val="28"/>
          <w:lang w:val="it-IT"/>
        </w:rPr>
      </w:pPr>
    </w:p>
    <w:p w14:paraId="75D491CE" w14:textId="77777777" w:rsidR="00FA7B91" w:rsidRDefault="00FA7B91">
      <w:pPr>
        <w:rPr>
          <w:rFonts w:ascii="Garamond" w:hAnsi="Garamond" w:cs="Arial"/>
          <w:sz w:val="28"/>
          <w:szCs w:val="28"/>
          <w:lang w:val="it-IT"/>
        </w:rPr>
      </w:pPr>
      <w:r>
        <w:rPr>
          <w:rFonts w:ascii="Garamond" w:hAnsi="Garamond" w:cs="Arial"/>
          <w:sz w:val="28"/>
          <w:szCs w:val="28"/>
          <w:lang w:val="it-IT"/>
        </w:rPr>
        <w:br w:type="page"/>
      </w:r>
    </w:p>
    <w:p w14:paraId="472335C8" w14:textId="5931551A" w:rsidR="00184057" w:rsidRPr="00FA7B91" w:rsidRDefault="001D460C" w:rsidP="001D460C">
      <w:pPr>
        <w:pStyle w:val="Testodelblocco"/>
        <w:spacing w:before="60" w:after="0" w:line="320" w:lineRule="exact"/>
        <w:ind w:left="0" w:right="-286"/>
        <w:jc w:val="both"/>
        <w:rPr>
          <w:rFonts w:ascii="Garamond" w:hAnsi="Garamond" w:cs="Arial"/>
          <w:sz w:val="28"/>
          <w:szCs w:val="28"/>
          <w:lang w:val="it-IT"/>
        </w:rPr>
      </w:pPr>
      <w:r w:rsidRPr="00FA7B91">
        <w:rPr>
          <w:rFonts w:ascii="Garamond" w:hAnsi="Garamond" w:cs="Arial"/>
          <w:sz w:val="28"/>
          <w:szCs w:val="28"/>
          <w:lang w:val="it-IT"/>
        </w:rPr>
        <w:lastRenderedPageBreak/>
        <w:t xml:space="preserve">Tabella 2: </w:t>
      </w:r>
      <w:r w:rsidRPr="00FA7B91">
        <w:rPr>
          <w:rFonts w:ascii="Garamond" w:hAnsi="Garamond" w:cs="Arial"/>
          <w:i/>
          <w:iCs/>
          <w:sz w:val="28"/>
          <w:szCs w:val="28"/>
          <w:lang w:val="it-IT"/>
        </w:rPr>
        <w:t xml:space="preserve">Target </w:t>
      </w:r>
      <w:r w:rsidRPr="00FA7B91">
        <w:rPr>
          <w:rFonts w:ascii="Garamond" w:hAnsi="Garamond" w:cs="Arial"/>
          <w:sz w:val="28"/>
          <w:szCs w:val="28"/>
          <w:lang w:val="it-IT"/>
        </w:rPr>
        <w:t>mq di spazi</w:t>
      </w:r>
    </w:p>
    <w:p w14:paraId="6B6413D0" w14:textId="77777777" w:rsidR="001D460C" w:rsidRPr="00FA7B91" w:rsidRDefault="001D460C" w:rsidP="001D460C">
      <w:pPr>
        <w:pStyle w:val="Testodelblocco"/>
        <w:spacing w:before="60" w:after="0" w:line="320" w:lineRule="exact"/>
        <w:ind w:left="0" w:right="-286"/>
        <w:jc w:val="both"/>
        <w:rPr>
          <w:rFonts w:ascii="Garamond" w:hAnsi="Garamond" w:cs="Arial"/>
          <w:sz w:val="28"/>
          <w:szCs w:val="28"/>
          <w:lang w:val="it-IT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1843"/>
        <w:gridCol w:w="1480"/>
        <w:gridCol w:w="3098"/>
        <w:gridCol w:w="3098"/>
        <w:gridCol w:w="3098"/>
      </w:tblGrid>
      <w:tr w:rsidR="001D460C" w:rsidRPr="002808C2" w14:paraId="4AE58E73" w14:textId="77777777" w:rsidTr="0016664F">
        <w:trPr>
          <w:trHeight w:val="290"/>
        </w:trPr>
        <w:tc>
          <w:tcPr>
            <w:tcW w:w="5160" w:type="dxa"/>
            <w:gridSpan w:val="3"/>
            <w:shd w:val="clear" w:color="000000" w:fill="FFC000"/>
            <w:vAlign w:val="center"/>
            <w:hideMark/>
          </w:tcPr>
          <w:p w14:paraId="7241287C" w14:textId="77777777" w:rsidR="001D460C" w:rsidRPr="00FA7B91" w:rsidRDefault="001D460C" w:rsidP="001D460C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  <w:t>Descrizione target</w:t>
            </w:r>
          </w:p>
        </w:tc>
        <w:tc>
          <w:tcPr>
            <w:tcW w:w="9294" w:type="dxa"/>
            <w:gridSpan w:val="3"/>
            <w:shd w:val="clear" w:color="000000" w:fill="A6C9EC"/>
            <w:vAlign w:val="center"/>
            <w:hideMark/>
          </w:tcPr>
          <w:p w14:paraId="48BB0CC4" w14:textId="7B784CB0" w:rsidR="001D460C" w:rsidRPr="00FA7B91" w:rsidRDefault="001D460C" w:rsidP="001D460C">
            <w:pPr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Riqualificazione di </w:t>
            </w:r>
            <w:r w:rsidR="00872AC0"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it-IT" w:eastAsia="it-IT"/>
              </w:rPr>
              <w:t>spazi pubblici</w:t>
            </w:r>
          </w:p>
        </w:tc>
      </w:tr>
      <w:tr w:rsidR="00901AA1" w:rsidRPr="000A105E" w14:paraId="52E05B14" w14:textId="77777777" w:rsidTr="00901AA1">
        <w:trPr>
          <w:trHeight w:val="1246"/>
        </w:trPr>
        <w:tc>
          <w:tcPr>
            <w:tcW w:w="1837" w:type="dxa"/>
            <w:hideMark/>
          </w:tcPr>
          <w:p w14:paraId="6396A40C" w14:textId="73B3CE8F" w:rsidR="001D460C" w:rsidRPr="00FA7B91" w:rsidRDefault="001D460C" w:rsidP="001D460C">
            <w:pPr>
              <w:jc w:val="center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Titolo intervento</w:t>
            </w:r>
          </w:p>
        </w:tc>
        <w:tc>
          <w:tcPr>
            <w:tcW w:w="1843" w:type="dxa"/>
            <w:hideMark/>
          </w:tcPr>
          <w:p w14:paraId="25204B22" w14:textId="3060E561" w:rsidR="001D460C" w:rsidRPr="00FA7B91" w:rsidRDefault="001D460C" w:rsidP="001D460C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Descrizione</w:t>
            </w:r>
          </w:p>
        </w:tc>
        <w:tc>
          <w:tcPr>
            <w:tcW w:w="1480" w:type="dxa"/>
            <w:hideMark/>
          </w:tcPr>
          <w:p w14:paraId="62EF2AF8" w14:textId="3470C657" w:rsidR="001D460C" w:rsidRPr="00FA7B91" w:rsidRDefault="001D460C" w:rsidP="001D460C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Numero di mq</w:t>
            </w:r>
          </w:p>
        </w:tc>
        <w:tc>
          <w:tcPr>
            <w:tcW w:w="3098" w:type="dxa"/>
            <w:hideMark/>
          </w:tcPr>
          <w:p w14:paraId="0C506136" w14:textId="77777777" w:rsidR="001D460C" w:rsidRPr="00FA7B91" w:rsidRDefault="001D460C" w:rsidP="001D460C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di cui all’articolo 3, comma 1, lettere b), c), d), e), f) del D.P.R. 6 giugno 2001, n. 380, e interventi di efficientamento energetico eseguiti su edifici pubblici</w:t>
            </w:r>
          </w:p>
        </w:tc>
        <w:tc>
          <w:tcPr>
            <w:tcW w:w="3098" w:type="dxa"/>
            <w:hideMark/>
          </w:tcPr>
          <w:p w14:paraId="02AE046D" w14:textId="5122F3F9" w:rsidR="001D460C" w:rsidRPr="00FA7B91" w:rsidRDefault="00FA74F2" w:rsidP="001D460C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 xml:space="preserve"> </w:t>
            </w:r>
            <w:r w:rsidR="00872AC0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volti alla realizzazione di spazi esterni</w:t>
            </w:r>
          </w:p>
        </w:tc>
        <w:tc>
          <w:tcPr>
            <w:tcW w:w="3098" w:type="dxa"/>
            <w:hideMark/>
          </w:tcPr>
          <w:p w14:paraId="68EC78BA" w14:textId="77777777" w:rsidR="001D460C" w:rsidRPr="00FA7B91" w:rsidRDefault="001D460C" w:rsidP="001D460C">
            <w:pPr>
              <w:jc w:val="both"/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000000"/>
                <w:sz w:val="22"/>
                <w:szCs w:val="22"/>
                <w:lang w:val="it-IT" w:eastAsia="it-IT"/>
              </w:rPr>
              <w:t>Interventi di realizzazione di viabilità ciclo pedonale</w:t>
            </w:r>
          </w:p>
        </w:tc>
      </w:tr>
      <w:tr w:rsidR="00395A6C" w:rsidRPr="00F57F7E" w14:paraId="51BED484" w14:textId="77777777" w:rsidTr="00901AA1">
        <w:trPr>
          <w:trHeight w:val="290"/>
        </w:trPr>
        <w:tc>
          <w:tcPr>
            <w:tcW w:w="1837" w:type="dxa"/>
            <w:vAlign w:val="center"/>
            <w:hideMark/>
          </w:tcPr>
          <w:p w14:paraId="0412E124" w14:textId="67731ED7" w:rsidR="00395A6C" w:rsidRPr="00FA7B91" w:rsidRDefault="00395A6C" w:rsidP="00395A6C">
            <w:pPr>
              <w:rPr>
                <w:rFonts w:ascii="Garamond" w:hAnsi="Garamond"/>
                <w:color w:val="000000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testo</w:t>
            </w:r>
          </w:p>
        </w:tc>
        <w:tc>
          <w:tcPr>
            <w:tcW w:w="1843" w:type="dxa"/>
            <w:vAlign w:val="center"/>
            <w:hideMark/>
          </w:tcPr>
          <w:p w14:paraId="6353D182" w14:textId="46730B33" w:rsidR="00395A6C" w:rsidRPr="00FA7B91" w:rsidRDefault="00395A6C" w:rsidP="00395A6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testo</w:t>
            </w:r>
          </w:p>
        </w:tc>
        <w:tc>
          <w:tcPr>
            <w:tcW w:w="1480" w:type="dxa"/>
            <w:vAlign w:val="center"/>
            <w:hideMark/>
          </w:tcPr>
          <w:p w14:paraId="2199413E" w14:textId="46818F59" w:rsidR="00395A6C" w:rsidRPr="00FA7B91" w:rsidRDefault="00395A6C" w:rsidP="00395A6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numero</w:t>
            </w:r>
          </w:p>
        </w:tc>
        <w:tc>
          <w:tcPr>
            <w:tcW w:w="3098" w:type="dxa"/>
            <w:vAlign w:val="center"/>
            <w:hideMark/>
          </w:tcPr>
          <w:p w14:paraId="0F68B946" w14:textId="736531C7" w:rsidR="00395A6C" w:rsidRPr="00FA7B91" w:rsidRDefault="00395A6C" w:rsidP="00395A6C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3098" w:type="dxa"/>
            <w:vAlign w:val="center"/>
            <w:hideMark/>
          </w:tcPr>
          <w:p w14:paraId="3F986C6D" w14:textId="0C33A771" w:rsidR="00395A6C" w:rsidRPr="00FA7B91" w:rsidRDefault="00395A6C" w:rsidP="00395A6C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  <w:tc>
          <w:tcPr>
            <w:tcW w:w="3098" w:type="dxa"/>
            <w:vAlign w:val="center"/>
            <w:hideMark/>
          </w:tcPr>
          <w:p w14:paraId="55845BB3" w14:textId="34AB4F2D" w:rsidR="00395A6C" w:rsidRPr="001D460C" w:rsidRDefault="00395A6C" w:rsidP="00395A6C">
            <w:pPr>
              <w:jc w:val="center"/>
              <w:rPr>
                <w:rFonts w:ascii="Garamond" w:hAnsi="Garamond"/>
                <w:sz w:val="22"/>
                <w:szCs w:val="22"/>
                <w:lang w:val="it-IT" w:eastAsia="it-IT"/>
              </w:rPr>
            </w:pPr>
            <w:proofErr w:type="spellStart"/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si</w:t>
            </w:r>
            <w:proofErr w:type="spellEnd"/>
            <w:r w:rsidRPr="00FA7B91">
              <w:rPr>
                <w:rFonts w:ascii="Garamond" w:hAnsi="Garamond"/>
                <w:i/>
                <w:iCs/>
                <w:color w:val="FF0000"/>
                <w:sz w:val="22"/>
                <w:szCs w:val="22"/>
                <w:lang w:val="it-IT" w:eastAsia="it-IT"/>
              </w:rPr>
              <w:t>/no</w:t>
            </w:r>
          </w:p>
        </w:tc>
      </w:tr>
      <w:tr w:rsidR="00901AA1" w:rsidRPr="00F57F7E" w14:paraId="5EB45451" w14:textId="77777777" w:rsidTr="00901AA1">
        <w:trPr>
          <w:trHeight w:val="290"/>
        </w:trPr>
        <w:tc>
          <w:tcPr>
            <w:tcW w:w="1837" w:type="dxa"/>
            <w:vAlign w:val="center"/>
            <w:hideMark/>
          </w:tcPr>
          <w:p w14:paraId="20EBBAC6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843" w:type="dxa"/>
            <w:vAlign w:val="center"/>
            <w:hideMark/>
          </w:tcPr>
          <w:p w14:paraId="0E690A36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80" w:type="dxa"/>
            <w:vAlign w:val="center"/>
            <w:hideMark/>
          </w:tcPr>
          <w:p w14:paraId="6EB969A5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A16C957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3736E5BF" w14:textId="77777777" w:rsidR="001D460C" w:rsidRPr="001D460C" w:rsidRDefault="001D460C" w:rsidP="001D460C">
            <w:pPr>
              <w:jc w:val="both"/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018B3BE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901AA1" w:rsidRPr="00F57F7E" w14:paraId="676EC339" w14:textId="77777777" w:rsidTr="00901AA1">
        <w:trPr>
          <w:trHeight w:val="290"/>
        </w:trPr>
        <w:tc>
          <w:tcPr>
            <w:tcW w:w="1837" w:type="dxa"/>
            <w:vAlign w:val="center"/>
            <w:hideMark/>
          </w:tcPr>
          <w:p w14:paraId="47138E87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843" w:type="dxa"/>
            <w:vAlign w:val="center"/>
            <w:hideMark/>
          </w:tcPr>
          <w:p w14:paraId="544FA87C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80" w:type="dxa"/>
            <w:vAlign w:val="center"/>
            <w:hideMark/>
          </w:tcPr>
          <w:p w14:paraId="0EFF75EA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795B55D1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3FF81B87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2C44D366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901AA1" w:rsidRPr="00F57F7E" w14:paraId="0D6429E9" w14:textId="77777777" w:rsidTr="00901AA1">
        <w:trPr>
          <w:trHeight w:val="290"/>
        </w:trPr>
        <w:tc>
          <w:tcPr>
            <w:tcW w:w="1837" w:type="dxa"/>
            <w:vAlign w:val="center"/>
            <w:hideMark/>
          </w:tcPr>
          <w:p w14:paraId="1F445360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843" w:type="dxa"/>
            <w:vAlign w:val="center"/>
            <w:hideMark/>
          </w:tcPr>
          <w:p w14:paraId="1B3F5268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80" w:type="dxa"/>
            <w:vAlign w:val="center"/>
            <w:hideMark/>
          </w:tcPr>
          <w:p w14:paraId="67493306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7E3765D0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2E49C756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F7101EF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901AA1" w:rsidRPr="00F57F7E" w14:paraId="5F7DF635" w14:textId="77777777" w:rsidTr="00901AA1">
        <w:trPr>
          <w:trHeight w:val="290"/>
        </w:trPr>
        <w:tc>
          <w:tcPr>
            <w:tcW w:w="1837" w:type="dxa"/>
            <w:vAlign w:val="center"/>
            <w:hideMark/>
          </w:tcPr>
          <w:p w14:paraId="56A87B54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843" w:type="dxa"/>
            <w:vAlign w:val="center"/>
            <w:hideMark/>
          </w:tcPr>
          <w:p w14:paraId="18901B63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80" w:type="dxa"/>
            <w:vAlign w:val="center"/>
            <w:hideMark/>
          </w:tcPr>
          <w:p w14:paraId="6B775E95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D746E1E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6B155A1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6C2EEE6F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  <w:tr w:rsidR="00901AA1" w:rsidRPr="00F57F7E" w14:paraId="2C661ABA" w14:textId="77777777" w:rsidTr="00901AA1">
        <w:trPr>
          <w:trHeight w:val="290"/>
        </w:trPr>
        <w:tc>
          <w:tcPr>
            <w:tcW w:w="1837" w:type="dxa"/>
            <w:vAlign w:val="center"/>
            <w:hideMark/>
          </w:tcPr>
          <w:p w14:paraId="7E5B4004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843" w:type="dxa"/>
            <w:vAlign w:val="center"/>
            <w:hideMark/>
          </w:tcPr>
          <w:p w14:paraId="0DB3E7D2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1480" w:type="dxa"/>
            <w:vAlign w:val="center"/>
            <w:hideMark/>
          </w:tcPr>
          <w:p w14:paraId="49D11B43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760FA71D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18AF234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  <w:tc>
          <w:tcPr>
            <w:tcW w:w="3098" w:type="dxa"/>
            <w:vAlign w:val="center"/>
            <w:hideMark/>
          </w:tcPr>
          <w:p w14:paraId="5A7A99AB" w14:textId="77777777" w:rsidR="001D460C" w:rsidRPr="001D460C" w:rsidRDefault="001D460C" w:rsidP="001D460C">
            <w:pPr>
              <w:rPr>
                <w:rFonts w:ascii="Garamond" w:hAnsi="Garamond"/>
                <w:sz w:val="22"/>
                <w:szCs w:val="22"/>
                <w:lang w:val="it-IT" w:eastAsia="it-IT"/>
              </w:rPr>
            </w:pPr>
          </w:p>
        </w:tc>
      </w:tr>
    </w:tbl>
    <w:p w14:paraId="0ED72EA7" w14:textId="77777777" w:rsidR="001D460C" w:rsidRDefault="001D460C" w:rsidP="001D460C">
      <w:pPr>
        <w:pStyle w:val="Testodelblocco"/>
        <w:spacing w:before="60" w:after="0" w:line="320" w:lineRule="exact"/>
        <w:ind w:left="0" w:right="-286"/>
        <w:jc w:val="both"/>
        <w:rPr>
          <w:rFonts w:ascii="Garamond" w:hAnsi="Garamond" w:cs="Arial"/>
          <w:sz w:val="22"/>
          <w:szCs w:val="22"/>
          <w:lang w:val="it-IT"/>
        </w:rPr>
      </w:pPr>
    </w:p>
    <w:p w14:paraId="3A926D08" w14:textId="1794145D" w:rsidR="00395A6C" w:rsidRPr="00F57F7E" w:rsidRDefault="00395A6C" w:rsidP="00395A6C">
      <w:pPr>
        <w:pStyle w:val="Testodelblocco"/>
        <w:spacing w:before="60" w:after="0" w:line="320" w:lineRule="exact"/>
        <w:ind w:left="0" w:right="-286"/>
        <w:jc w:val="both"/>
        <w:rPr>
          <w:rFonts w:ascii="Garamond" w:hAnsi="Garamond" w:cs="Arial"/>
          <w:sz w:val="22"/>
          <w:szCs w:val="22"/>
          <w:lang w:val="it-IT"/>
        </w:rPr>
      </w:pPr>
      <w:r>
        <w:rPr>
          <w:rFonts w:ascii="Garamond" w:hAnsi="Garamond" w:cs="Arial"/>
          <w:i/>
          <w:iCs/>
          <w:sz w:val="22"/>
          <w:szCs w:val="22"/>
          <w:lang w:val="it-IT"/>
        </w:rPr>
        <w:t xml:space="preserve">Nota per la compilazione: </w:t>
      </w:r>
      <w:r>
        <w:rPr>
          <w:rFonts w:ascii="Garamond" w:hAnsi="Garamond" w:cs="Arial"/>
          <w:sz w:val="22"/>
          <w:szCs w:val="22"/>
          <w:lang w:val="it-IT"/>
        </w:rPr>
        <w:t xml:space="preserve">raggruppare in ciascuna riga il numero di mq di spazi interessati dalle stesse tipologie di intervento </w:t>
      </w:r>
    </w:p>
    <w:p w14:paraId="34EB1BB3" w14:textId="77777777" w:rsidR="00395A6C" w:rsidRPr="001D460C" w:rsidRDefault="00395A6C" w:rsidP="001D460C">
      <w:pPr>
        <w:pStyle w:val="Testodelblocco"/>
        <w:spacing w:before="60" w:after="0" w:line="320" w:lineRule="exact"/>
        <w:ind w:left="0" w:right="-286"/>
        <w:jc w:val="both"/>
        <w:rPr>
          <w:rFonts w:ascii="Garamond" w:hAnsi="Garamond" w:cs="Arial"/>
          <w:sz w:val="22"/>
          <w:szCs w:val="22"/>
          <w:lang w:val="it-IT"/>
        </w:rPr>
      </w:pPr>
    </w:p>
    <w:sectPr w:rsidR="00395A6C" w:rsidRPr="001D460C" w:rsidSect="001D460C">
      <w:pgSz w:w="16838" w:h="11906" w:orient="landscape" w:code="9"/>
      <w:pgMar w:top="1418" w:right="2149" w:bottom="1701" w:left="1134" w:header="68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F8FBD" w14:textId="77777777" w:rsidR="00A74898" w:rsidRDefault="00A74898" w:rsidP="00C15F11">
      <w:r>
        <w:separator/>
      </w:r>
    </w:p>
  </w:endnote>
  <w:endnote w:type="continuationSeparator" w:id="0">
    <w:p w14:paraId="237439B1" w14:textId="77777777" w:rsidR="00A74898" w:rsidRDefault="00A74898" w:rsidP="00C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7A2A" w14:textId="77777777" w:rsidR="00A74898" w:rsidRDefault="00A74898" w:rsidP="00C15F11">
      <w:r>
        <w:separator/>
      </w:r>
    </w:p>
  </w:footnote>
  <w:footnote w:type="continuationSeparator" w:id="0">
    <w:p w14:paraId="10A80F10" w14:textId="77777777" w:rsidR="00A74898" w:rsidRDefault="00A74898" w:rsidP="00C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3A8" w14:textId="3ABAF102" w:rsidR="00752A20" w:rsidRPr="00D05ADD" w:rsidRDefault="0059528D" w:rsidP="00AF0B31">
    <w:pPr>
      <w:pStyle w:val="Intestazione"/>
      <w:tabs>
        <w:tab w:val="clear" w:pos="4819"/>
      </w:tabs>
      <w:jc w:val="left"/>
    </w:pPr>
    <w:r>
      <w:rPr>
        <w:noProof/>
      </w:rPr>
      <w:drawing>
        <wp:inline distT="0" distB="0" distL="0" distR="0" wp14:anchorId="1E3FF9CB" wp14:editId="57547F74">
          <wp:extent cx="5828030" cy="585470"/>
          <wp:effectExtent l="0" t="0" r="1270" b="5080"/>
          <wp:docPr id="96243385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A19F" w14:textId="48FC0D0B" w:rsidR="00453471" w:rsidRDefault="0059528D" w:rsidP="00453471">
    <w:pPr>
      <w:pStyle w:val="Intestazione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1CC3B9" wp14:editId="549857B8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13665373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18E05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AA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B0A62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2C386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98417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83A6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8236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BA35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E5F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236E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C69B4"/>
    <w:multiLevelType w:val="hybridMultilevel"/>
    <w:tmpl w:val="B31235B4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16239"/>
    <w:multiLevelType w:val="hybridMultilevel"/>
    <w:tmpl w:val="9C9A4CC0"/>
    <w:lvl w:ilvl="0" w:tplc="0410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0233AD"/>
    <w:multiLevelType w:val="hybridMultilevel"/>
    <w:tmpl w:val="D2E8BC22"/>
    <w:lvl w:ilvl="0" w:tplc="40F2F16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853A8"/>
    <w:multiLevelType w:val="singleLevel"/>
    <w:tmpl w:val="19063ADC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9F92C33"/>
    <w:multiLevelType w:val="multilevel"/>
    <w:tmpl w:val="3D540EBE"/>
    <w:lvl w:ilvl="0">
      <w:start w:val="1"/>
      <w:numFmt w:val="upperRoman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EF54DAE"/>
    <w:multiLevelType w:val="hybridMultilevel"/>
    <w:tmpl w:val="A378E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B6430"/>
    <w:multiLevelType w:val="hybridMultilevel"/>
    <w:tmpl w:val="B31E0BD0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C78D7"/>
    <w:multiLevelType w:val="multilevel"/>
    <w:tmpl w:val="9D2C46E0"/>
    <w:lvl w:ilvl="0">
      <w:start w:val="1"/>
      <w:numFmt w:val="decimal"/>
      <w:pStyle w:val="ElencoNumerat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4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963" w:hanging="1440"/>
      </w:pPr>
      <w:rPr>
        <w:rFonts w:hint="default"/>
      </w:rPr>
    </w:lvl>
  </w:abstractNum>
  <w:abstractNum w:abstractNumId="18" w15:restartNumberingAfterBreak="0">
    <w:nsid w:val="320C434F"/>
    <w:multiLevelType w:val="hybridMultilevel"/>
    <w:tmpl w:val="F064B7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34BC1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7B450E"/>
    <w:multiLevelType w:val="hybridMultilevel"/>
    <w:tmpl w:val="78BEB444"/>
    <w:lvl w:ilvl="0" w:tplc="07A8082C">
      <w:start w:val="1"/>
      <w:numFmt w:val="bullet"/>
      <w:pStyle w:val="00elencopunto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1371249"/>
    <w:multiLevelType w:val="hybridMultilevel"/>
    <w:tmpl w:val="3DA095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808F1"/>
    <w:multiLevelType w:val="hybridMultilevel"/>
    <w:tmpl w:val="C916DC18"/>
    <w:lvl w:ilvl="0" w:tplc="7D9A1BAA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cs="Freestyle Script" w:hint="default"/>
      </w:rPr>
    </w:lvl>
    <w:lvl w:ilvl="1" w:tplc="D8E0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BF71810"/>
    <w:multiLevelType w:val="multilevel"/>
    <w:tmpl w:val="1C5C3D84"/>
    <w:lvl w:ilvl="0">
      <w:start w:val="1"/>
      <w:numFmt w:val="bullet"/>
      <w:pStyle w:val="ElencoPuntato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</w:rPr>
    </w:lvl>
    <w:lvl w:ilvl="2">
      <w:start w:val="1"/>
      <w:numFmt w:val="bullet"/>
      <w:lvlText w:val="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  <w:sz w:val="12"/>
      </w:rPr>
    </w:lvl>
    <w:lvl w:ilvl="3">
      <w:start w:val="1"/>
      <w:numFmt w:val="bullet"/>
      <w:lvlText w:val="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1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0C36E9"/>
    <w:multiLevelType w:val="hybridMultilevel"/>
    <w:tmpl w:val="7FD0BA14"/>
    <w:lvl w:ilvl="0" w:tplc="813C661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60466B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DF579F3"/>
    <w:multiLevelType w:val="hybridMultilevel"/>
    <w:tmpl w:val="44C6EE8C"/>
    <w:lvl w:ilvl="0" w:tplc="25E656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D51676"/>
    <w:multiLevelType w:val="multilevel"/>
    <w:tmpl w:val="6FC08994"/>
    <w:lvl w:ilvl="0">
      <w:start w:val="1"/>
      <w:numFmt w:val="lowerLetter"/>
      <w:pStyle w:val="ElencoAlfabetico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3">
      <w:start w:val="1"/>
      <w:numFmt w:val="decimal"/>
      <w:lvlText w:val="%1.%2.%3.%4.)"/>
      <w:lvlJc w:val="left"/>
      <w:pPr>
        <w:tabs>
          <w:tab w:val="num" w:pos="870"/>
        </w:tabs>
        <w:ind w:left="5557" w:hanging="2155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367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)"/>
      <w:lvlJc w:val="left"/>
      <w:pPr>
        <w:tabs>
          <w:tab w:val="num" w:pos="439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)"/>
      <w:lvlJc w:val="left"/>
      <w:pPr>
        <w:tabs>
          <w:tab w:val="num" w:pos="511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)"/>
      <w:lvlJc w:val="left"/>
      <w:pPr>
        <w:tabs>
          <w:tab w:val="num" w:pos="619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)"/>
      <w:lvlJc w:val="left"/>
      <w:pPr>
        <w:tabs>
          <w:tab w:val="num" w:pos="6916"/>
        </w:tabs>
        <w:ind w:left="4396" w:hanging="1440"/>
      </w:pPr>
      <w:rPr>
        <w:rFonts w:hint="default"/>
      </w:rPr>
    </w:lvl>
  </w:abstractNum>
  <w:abstractNum w:abstractNumId="28" w15:restartNumberingAfterBreak="0">
    <w:nsid w:val="5BA6395E"/>
    <w:multiLevelType w:val="hybridMultilevel"/>
    <w:tmpl w:val="C13A675C"/>
    <w:lvl w:ilvl="0" w:tplc="93B4FBF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5EB62820"/>
    <w:multiLevelType w:val="hybridMultilevel"/>
    <w:tmpl w:val="29EA5F5A"/>
    <w:lvl w:ilvl="0" w:tplc="0410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E8230D"/>
    <w:multiLevelType w:val="hybridMultilevel"/>
    <w:tmpl w:val="B184A8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B01EFE"/>
    <w:multiLevelType w:val="multilevel"/>
    <w:tmpl w:val="04100023"/>
    <w:styleLink w:val="ArticoloSezione"/>
    <w:lvl w:ilvl="0">
      <w:start w:val="1"/>
      <w:numFmt w:val="upperRoman"/>
      <w:lvlText w:val="Artico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zion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 w15:restartNumberingAfterBreak="0">
    <w:nsid w:val="78313E9B"/>
    <w:multiLevelType w:val="hybridMultilevel"/>
    <w:tmpl w:val="F270438C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5846D2"/>
    <w:multiLevelType w:val="hybridMultilevel"/>
    <w:tmpl w:val="A42E2548"/>
    <w:lvl w:ilvl="0" w:tplc="BA3C1A88">
      <w:numFmt w:val="bullet"/>
      <w:pStyle w:val="00elencotratto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921908">
    <w:abstractNumId w:val="17"/>
  </w:num>
  <w:num w:numId="2" w16cid:durableId="227964983">
    <w:abstractNumId w:val="27"/>
  </w:num>
  <w:num w:numId="3" w16cid:durableId="953362010">
    <w:abstractNumId w:val="8"/>
  </w:num>
  <w:num w:numId="4" w16cid:durableId="1559706187">
    <w:abstractNumId w:val="3"/>
  </w:num>
  <w:num w:numId="5" w16cid:durableId="2037727697">
    <w:abstractNumId w:val="2"/>
  </w:num>
  <w:num w:numId="6" w16cid:durableId="811405932">
    <w:abstractNumId w:val="1"/>
  </w:num>
  <w:num w:numId="7" w16cid:durableId="1176768332">
    <w:abstractNumId w:val="0"/>
  </w:num>
  <w:num w:numId="8" w16cid:durableId="212082120">
    <w:abstractNumId w:val="9"/>
  </w:num>
  <w:num w:numId="9" w16cid:durableId="483470593">
    <w:abstractNumId w:val="7"/>
  </w:num>
  <w:num w:numId="10" w16cid:durableId="64764993">
    <w:abstractNumId w:val="6"/>
  </w:num>
  <w:num w:numId="11" w16cid:durableId="1308703327">
    <w:abstractNumId w:val="5"/>
  </w:num>
  <w:num w:numId="12" w16cid:durableId="124734610">
    <w:abstractNumId w:val="4"/>
  </w:num>
  <w:num w:numId="13" w16cid:durableId="336544955">
    <w:abstractNumId w:val="25"/>
  </w:num>
  <w:num w:numId="14" w16cid:durableId="1707873850">
    <w:abstractNumId w:val="19"/>
  </w:num>
  <w:num w:numId="15" w16cid:durableId="782843688">
    <w:abstractNumId w:val="31"/>
  </w:num>
  <w:num w:numId="16" w16cid:durableId="1102067467">
    <w:abstractNumId w:val="23"/>
  </w:num>
  <w:num w:numId="17" w16cid:durableId="1383403176">
    <w:abstractNumId w:val="14"/>
  </w:num>
  <w:num w:numId="18" w16cid:durableId="983897983">
    <w:abstractNumId w:val="14"/>
  </w:num>
  <w:num w:numId="19" w16cid:durableId="1692997837">
    <w:abstractNumId w:val="14"/>
  </w:num>
  <w:num w:numId="20" w16cid:durableId="209611234">
    <w:abstractNumId w:val="14"/>
  </w:num>
  <w:num w:numId="21" w16cid:durableId="1570264237">
    <w:abstractNumId w:val="14"/>
  </w:num>
  <w:num w:numId="22" w16cid:durableId="1955284516">
    <w:abstractNumId w:val="14"/>
  </w:num>
  <w:num w:numId="23" w16cid:durableId="535431739">
    <w:abstractNumId w:val="14"/>
  </w:num>
  <w:num w:numId="24" w16cid:durableId="250284627">
    <w:abstractNumId w:val="14"/>
  </w:num>
  <w:num w:numId="25" w16cid:durableId="1401446227">
    <w:abstractNumId w:val="14"/>
  </w:num>
  <w:num w:numId="26" w16cid:durableId="1382361749">
    <w:abstractNumId w:val="33"/>
  </w:num>
  <w:num w:numId="27" w16cid:durableId="2073460541">
    <w:abstractNumId w:val="16"/>
  </w:num>
  <w:num w:numId="28" w16cid:durableId="1710957277">
    <w:abstractNumId w:val="30"/>
  </w:num>
  <w:num w:numId="29" w16cid:durableId="1692996916">
    <w:abstractNumId w:val="18"/>
  </w:num>
  <w:num w:numId="30" w16cid:durableId="755129302">
    <w:abstractNumId w:val="10"/>
  </w:num>
  <w:num w:numId="31" w16cid:durableId="1370572018">
    <w:abstractNumId w:val="32"/>
  </w:num>
  <w:num w:numId="32" w16cid:durableId="1188059566">
    <w:abstractNumId w:val="21"/>
  </w:num>
  <w:num w:numId="33" w16cid:durableId="1280408293">
    <w:abstractNumId w:val="13"/>
  </w:num>
  <w:num w:numId="34" w16cid:durableId="1724980501">
    <w:abstractNumId w:val="22"/>
  </w:num>
  <w:num w:numId="35" w16cid:durableId="1403060360">
    <w:abstractNumId w:val="29"/>
  </w:num>
  <w:num w:numId="36" w16cid:durableId="434524825">
    <w:abstractNumId w:val="12"/>
  </w:num>
  <w:num w:numId="37" w16cid:durableId="233047696">
    <w:abstractNumId w:val="26"/>
  </w:num>
  <w:num w:numId="38" w16cid:durableId="16276508">
    <w:abstractNumId w:val="24"/>
  </w:num>
  <w:num w:numId="39" w16cid:durableId="651714607">
    <w:abstractNumId w:val="28"/>
  </w:num>
  <w:num w:numId="40" w16cid:durableId="1332563472">
    <w:abstractNumId w:val="11"/>
  </w:num>
  <w:num w:numId="41" w16cid:durableId="1980377778">
    <w:abstractNumId w:val="15"/>
  </w:num>
  <w:num w:numId="42" w16cid:durableId="1226066702">
    <w:abstractNumId w:val="20"/>
  </w:num>
  <w:num w:numId="43" w16cid:durableId="1696156422">
    <w:abstractNumId w:val="33"/>
  </w:num>
  <w:num w:numId="44" w16cid:durableId="708915502">
    <w:abstractNumId w:val="33"/>
  </w:num>
  <w:num w:numId="45" w16cid:durableId="1643802860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8D"/>
    <w:rsid w:val="000023C6"/>
    <w:rsid w:val="000023EA"/>
    <w:rsid w:val="00003627"/>
    <w:rsid w:val="000137E1"/>
    <w:rsid w:val="00017F24"/>
    <w:rsid w:val="000231C5"/>
    <w:rsid w:val="000252DB"/>
    <w:rsid w:val="0003260A"/>
    <w:rsid w:val="000475D5"/>
    <w:rsid w:val="00047AD0"/>
    <w:rsid w:val="00055D4D"/>
    <w:rsid w:val="000613B9"/>
    <w:rsid w:val="00062094"/>
    <w:rsid w:val="00064F3B"/>
    <w:rsid w:val="000674EE"/>
    <w:rsid w:val="00070A77"/>
    <w:rsid w:val="000800BF"/>
    <w:rsid w:val="00082CC4"/>
    <w:rsid w:val="00083BB1"/>
    <w:rsid w:val="00090CC2"/>
    <w:rsid w:val="000911AF"/>
    <w:rsid w:val="000962C6"/>
    <w:rsid w:val="000A105E"/>
    <w:rsid w:val="000A7952"/>
    <w:rsid w:val="000B3187"/>
    <w:rsid w:val="000B4FB3"/>
    <w:rsid w:val="000C1A32"/>
    <w:rsid w:val="000C7106"/>
    <w:rsid w:val="000D1398"/>
    <w:rsid w:val="000D1F66"/>
    <w:rsid w:val="000D54E7"/>
    <w:rsid w:val="000E68EF"/>
    <w:rsid w:val="000F323E"/>
    <w:rsid w:val="000F5CA0"/>
    <w:rsid w:val="000F70D9"/>
    <w:rsid w:val="00106E4D"/>
    <w:rsid w:val="00112BD1"/>
    <w:rsid w:val="0012294B"/>
    <w:rsid w:val="00123676"/>
    <w:rsid w:val="00130658"/>
    <w:rsid w:val="00130A35"/>
    <w:rsid w:val="00130F43"/>
    <w:rsid w:val="00140711"/>
    <w:rsid w:val="00142470"/>
    <w:rsid w:val="00144C21"/>
    <w:rsid w:val="00146C6B"/>
    <w:rsid w:val="00160DA0"/>
    <w:rsid w:val="00162F14"/>
    <w:rsid w:val="00164E8B"/>
    <w:rsid w:val="0016664F"/>
    <w:rsid w:val="00166662"/>
    <w:rsid w:val="00167969"/>
    <w:rsid w:val="00171AD7"/>
    <w:rsid w:val="00171F90"/>
    <w:rsid w:val="00172C7A"/>
    <w:rsid w:val="00174A07"/>
    <w:rsid w:val="001823EC"/>
    <w:rsid w:val="00182522"/>
    <w:rsid w:val="00183567"/>
    <w:rsid w:val="00184057"/>
    <w:rsid w:val="00185055"/>
    <w:rsid w:val="001869A1"/>
    <w:rsid w:val="00187EFB"/>
    <w:rsid w:val="001A35E8"/>
    <w:rsid w:val="001A4D5A"/>
    <w:rsid w:val="001C26F2"/>
    <w:rsid w:val="001C4242"/>
    <w:rsid w:val="001C7044"/>
    <w:rsid w:val="001D100B"/>
    <w:rsid w:val="001D12EA"/>
    <w:rsid w:val="001D40FB"/>
    <w:rsid w:val="001D440F"/>
    <w:rsid w:val="001D460C"/>
    <w:rsid w:val="001D53DE"/>
    <w:rsid w:val="001E226C"/>
    <w:rsid w:val="001E2A29"/>
    <w:rsid w:val="001E484C"/>
    <w:rsid w:val="001E7B9E"/>
    <w:rsid w:val="001E7D0A"/>
    <w:rsid w:val="001F14BB"/>
    <w:rsid w:val="0021651C"/>
    <w:rsid w:val="0022202F"/>
    <w:rsid w:val="00231B97"/>
    <w:rsid w:val="002348E6"/>
    <w:rsid w:val="0024713F"/>
    <w:rsid w:val="002551A3"/>
    <w:rsid w:val="002556AF"/>
    <w:rsid w:val="00256787"/>
    <w:rsid w:val="00257A29"/>
    <w:rsid w:val="00263132"/>
    <w:rsid w:val="002725BA"/>
    <w:rsid w:val="0027601D"/>
    <w:rsid w:val="00276670"/>
    <w:rsid w:val="002768AE"/>
    <w:rsid w:val="002808C2"/>
    <w:rsid w:val="00281B1E"/>
    <w:rsid w:val="002837E5"/>
    <w:rsid w:val="0029003B"/>
    <w:rsid w:val="00291FD4"/>
    <w:rsid w:val="00292898"/>
    <w:rsid w:val="0029701F"/>
    <w:rsid w:val="002A70C6"/>
    <w:rsid w:val="002B606D"/>
    <w:rsid w:val="002B73F5"/>
    <w:rsid w:val="002C3FC5"/>
    <w:rsid w:val="002C4F11"/>
    <w:rsid w:val="002C5437"/>
    <w:rsid w:val="002D21C6"/>
    <w:rsid w:val="002E25BA"/>
    <w:rsid w:val="002E5BF6"/>
    <w:rsid w:val="002E6A76"/>
    <w:rsid w:val="002F240F"/>
    <w:rsid w:val="002F39E2"/>
    <w:rsid w:val="002F4C63"/>
    <w:rsid w:val="003021C9"/>
    <w:rsid w:val="00307211"/>
    <w:rsid w:val="00307E19"/>
    <w:rsid w:val="00314C00"/>
    <w:rsid w:val="00322428"/>
    <w:rsid w:val="00323C44"/>
    <w:rsid w:val="00340589"/>
    <w:rsid w:val="00342E58"/>
    <w:rsid w:val="0034311D"/>
    <w:rsid w:val="003447F7"/>
    <w:rsid w:val="0035079F"/>
    <w:rsid w:val="00351DB0"/>
    <w:rsid w:val="00355688"/>
    <w:rsid w:val="00356CFE"/>
    <w:rsid w:val="00362825"/>
    <w:rsid w:val="003776BD"/>
    <w:rsid w:val="003802C6"/>
    <w:rsid w:val="00381753"/>
    <w:rsid w:val="00381FB5"/>
    <w:rsid w:val="00386442"/>
    <w:rsid w:val="00392C76"/>
    <w:rsid w:val="00395794"/>
    <w:rsid w:val="00395A6C"/>
    <w:rsid w:val="003A0799"/>
    <w:rsid w:val="003A63D5"/>
    <w:rsid w:val="003B2F90"/>
    <w:rsid w:val="003B45A7"/>
    <w:rsid w:val="003B5891"/>
    <w:rsid w:val="003C257F"/>
    <w:rsid w:val="003C7658"/>
    <w:rsid w:val="003D1EE2"/>
    <w:rsid w:val="003D2D45"/>
    <w:rsid w:val="003D3408"/>
    <w:rsid w:val="003D4184"/>
    <w:rsid w:val="003F158E"/>
    <w:rsid w:val="00400C12"/>
    <w:rsid w:val="004016BD"/>
    <w:rsid w:val="00401959"/>
    <w:rsid w:val="00433237"/>
    <w:rsid w:val="00433B86"/>
    <w:rsid w:val="0044426E"/>
    <w:rsid w:val="00453471"/>
    <w:rsid w:val="004557DC"/>
    <w:rsid w:val="00455E71"/>
    <w:rsid w:val="00460376"/>
    <w:rsid w:val="004608F8"/>
    <w:rsid w:val="00461DF7"/>
    <w:rsid w:val="00461EC1"/>
    <w:rsid w:val="00473313"/>
    <w:rsid w:val="00480DBC"/>
    <w:rsid w:val="00481C7D"/>
    <w:rsid w:val="004965A2"/>
    <w:rsid w:val="00497483"/>
    <w:rsid w:val="0049772F"/>
    <w:rsid w:val="004A57C6"/>
    <w:rsid w:val="004A68DD"/>
    <w:rsid w:val="004B570A"/>
    <w:rsid w:val="004C30E0"/>
    <w:rsid w:val="004E34B3"/>
    <w:rsid w:val="004E49F7"/>
    <w:rsid w:val="004E61CD"/>
    <w:rsid w:val="004E7ED3"/>
    <w:rsid w:val="004F13FA"/>
    <w:rsid w:val="004F2EED"/>
    <w:rsid w:val="004F69E8"/>
    <w:rsid w:val="00512DA3"/>
    <w:rsid w:val="00524452"/>
    <w:rsid w:val="00536891"/>
    <w:rsid w:val="0054448B"/>
    <w:rsid w:val="00544566"/>
    <w:rsid w:val="00555E69"/>
    <w:rsid w:val="00557395"/>
    <w:rsid w:val="005576DD"/>
    <w:rsid w:val="005669D0"/>
    <w:rsid w:val="00573105"/>
    <w:rsid w:val="005742AF"/>
    <w:rsid w:val="005839A1"/>
    <w:rsid w:val="00587DF9"/>
    <w:rsid w:val="0059528D"/>
    <w:rsid w:val="005A3C88"/>
    <w:rsid w:val="005A5D09"/>
    <w:rsid w:val="005B5766"/>
    <w:rsid w:val="005C4DED"/>
    <w:rsid w:val="005C4F96"/>
    <w:rsid w:val="005C52DA"/>
    <w:rsid w:val="005C6830"/>
    <w:rsid w:val="005D1506"/>
    <w:rsid w:val="005D4CCB"/>
    <w:rsid w:val="005D7E70"/>
    <w:rsid w:val="005E20FE"/>
    <w:rsid w:val="005E3B90"/>
    <w:rsid w:val="005E668F"/>
    <w:rsid w:val="005E7776"/>
    <w:rsid w:val="005E7BDA"/>
    <w:rsid w:val="005F0B55"/>
    <w:rsid w:val="005F118C"/>
    <w:rsid w:val="005F2C9D"/>
    <w:rsid w:val="0060102B"/>
    <w:rsid w:val="00601302"/>
    <w:rsid w:val="00614C99"/>
    <w:rsid w:val="00617F0B"/>
    <w:rsid w:val="006233F3"/>
    <w:rsid w:val="00625E4E"/>
    <w:rsid w:val="00630D0F"/>
    <w:rsid w:val="00632E4F"/>
    <w:rsid w:val="0063376E"/>
    <w:rsid w:val="00641066"/>
    <w:rsid w:val="00641AA1"/>
    <w:rsid w:val="0066177D"/>
    <w:rsid w:val="0066178D"/>
    <w:rsid w:val="006668AE"/>
    <w:rsid w:val="00693C44"/>
    <w:rsid w:val="00693F83"/>
    <w:rsid w:val="00694C68"/>
    <w:rsid w:val="006A0AB3"/>
    <w:rsid w:val="006A1750"/>
    <w:rsid w:val="006A3666"/>
    <w:rsid w:val="006A7781"/>
    <w:rsid w:val="006B6A39"/>
    <w:rsid w:val="006C35E4"/>
    <w:rsid w:val="006D15E0"/>
    <w:rsid w:val="006D3179"/>
    <w:rsid w:val="006D386D"/>
    <w:rsid w:val="006E309F"/>
    <w:rsid w:val="006E7F28"/>
    <w:rsid w:val="006F0E89"/>
    <w:rsid w:val="006F1697"/>
    <w:rsid w:val="006F435A"/>
    <w:rsid w:val="00704C5E"/>
    <w:rsid w:val="0071459B"/>
    <w:rsid w:val="00716AF1"/>
    <w:rsid w:val="0071791F"/>
    <w:rsid w:val="00720979"/>
    <w:rsid w:val="00721E38"/>
    <w:rsid w:val="00721E67"/>
    <w:rsid w:val="00724C73"/>
    <w:rsid w:val="00733135"/>
    <w:rsid w:val="00733282"/>
    <w:rsid w:val="0073616C"/>
    <w:rsid w:val="0074455C"/>
    <w:rsid w:val="007457E3"/>
    <w:rsid w:val="00752A20"/>
    <w:rsid w:val="00752F1A"/>
    <w:rsid w:val="007760D3"/>
    <w:rsid w:val="0077622B"/>
    <w:rsid w:val="00780AAC"/>
    <w:rsid w:val="00781D6B"/>
    <w:rsid w:val="007822A7"/>
    <w:rsid w:val="007841ED"/>
    <w:rsid w:val="007A0BA2"/>
    <w:rsid w:val="007A3464"/>
    <w:rsid w:val="007A3967"/>
    <w:rsid w:val="007A4AB3"/>
    <w:rsid w:val="007B6BAD"/>
    <w:rsid w:val="007B7F8A"/>
    <w:rsid w:val="007C1185"/>
    <w:rsid w:val="007C350A"/>
    <w:rsid w:val="007D4C86"/>
    <w:rsid w:val="007E257C"/>
    <w:rsid w:val="007E3FA7"/>
    <w:rsid w:val="007F2D1D"/>
    <w:rsid w:val="007F7AEE"/>
    <w:rsid w:val="00802FE6"/>
    <w:rsid w:val="00815FEB"/>
    <w:rsid w:val="00833B3D"/>
    <w:rsid w:val="00837ADC"/>
    <w:rsid w:val="00841617"/>
    <w:rsid w:val="00843498"/>
    <w:rsid w:val="008538B6"/>
    <w:rsid w:val="008555DC"/>
    <w:rsid w:val="00855806"/>
    <w:rsid w:val="00862EEB"/>
    <w:rsid w:val="00872AC0"/>
    <w:rsid w:val="008773E6"/>
    <w:rsid w:val="00881BD2"/>
    <w:rsid w:val="00883BAB"/>
    <w:rsid w:val="008865D0"/>
    <w:rsid w:val="00886BCD"/>
    <w:rsid w:val="0089467C"/>
    <w:rsid w:val="008B6610"/>
    <w:rsid w:val="008C11CF"/>
    <w:rsid w:val="008C17C5"/>
    <w:rsid w:val="008C6018"/>
    <w:rsid w:val="008D1505"/>
    <w:rsid w:val="008D2C32"/>
    <w:rsid w:val="008E3CEC"/>
    <w:rsid w:val="008E7888"/>
    <w:rsid w:val="008F0D0A"/>
    <w:rsid w:val="008F3C58"/>
    <w:rsid w:val="008F4B46"/>
    <w:rsid w:val="00901AA1"/>
    <w:rsid w:val="009049F6"/>
    <w:rsid w:val="00904DA1"/>
    <w:rsid w:val="00904E61"/>
    <w:rsid w:val="009050AF"/>
    <w:rsid w:val="009068A5"/>
    <w:rsid w:val="0091068A"/>
    <w:rsid w:val="00926774"/>
    <w:rsid w:val="0092681E"/>
    <w:rsid w:val="009444F9"/>
    <w:rsid w:val="00947EE4"/>
    <w:rsid w:val="009539D9"/>
    <w:rsid w:val="00954AD4"/>
    <w:rsid w:val="00964BB7"/>
    <w:rsid w:val="0096738D"/>
    <w:rsid w:val="00981D46"/>
    <w:rsid w:val="0098274E"/>
    <w:rsid w:val="00990383"/>
    <w:rsid w:val="009A7596"/>
    <w:rsid w:val="009A7A84"/>
    <w:rsid w:val="009B47E8"/>
    <w:rsid w:val="009B4E85"/>
    <w:rsid w:val="009B5B30"/>
    <w:rsid w:val="009C77D9"/>
    <w:rsid w:val="009D0C9D"/>
    <w:rsid w:val="009D2E2C"/>
    <w:rsid w:val="009D3AA9"/>
    <w:rsid w:val="009D4FA3"/>
    <w:rsid w:val="009D633C"/>
    <w:rsid w:val="009E0F08"/>
    <w:rsid w:val="009E18FA"/>
    <w:rsid w:val="009E1DC4"/>
    <w:rsid w:val="009E7019"/>
    <w:rsid w:val="009F4EEB"/>
    <w:rsid w:val="00A001AD"/>
    <w:rsid w:val="00A02C93"/>
    <w:rsid w:val="00A047DE"/>
    <w:rsid w:val="00A121E5"/>
    <w:rsid w:val="00A13ECF"/>
    <w:rsid w:val="00A17FE9"/>
    <w:rsid w:val="00A20207"/>
    <w:rsid w:val="00A26551"/>
    <w:rsid w:val="00A300D7"/>
    <w:rsid w:val="00A3587E"/>
    <w:rsid w:val="00A3758D"/>
    <w:rsid w:val="00A37BEE"/>
    <w:rsid w:val="00A41138"/>
    <w:rsid w:val="00A4124B"/>
    <w:rsid w:val="00A53183"/>
    <w:rsid w:val="00A5457A"/>
    <w:rsid w:val="00A571B1"/>
    <w:rsid w:val="00A57867"/>
    <w:rsid w:val="00A61BFB"/>
    <w:rsid w:val="00A628CF"/>
    <w:rsid w:val="00A66D7C"/>
    <w:rsid w:val="00A7112A"/>
    <w:rsid w:val="00A71B38"/>
    <w:rsid w:val="00A74898"/>
    <w:rsid w:val="00A75A36"/>
    <w:rsid w:val="00A83D14"/>
    <w:rsid w:val="00A85BBB"/>
    <w:rsid w:val="00A8676A"/>
    <w:rsid w:val="00A87337"/>
    <w:rsid w:val="00A87E19"/>
    <w:rsid w:val="00A938A7"/>
    <w:rsid w:val="00AA4DC1"/>
    <w:rsid w:val="00AB1D17"/>
    <w:rsid w:val="00AB5D8B"/>
    <w:rsid w:val="00AC48F1"/>
    <w:rsid w:val="00AC6DE1"/>
    <w:rsid w:val="00AD074A"/>
    <w:rsid w:val="00AE22DD"/>
    <w:rsid w:val="00AE47D0"/>
    <w:rsid w:val="00AF0B31"/>
    <w:rsid w:val="00AF0E15"/>
    <w:rsid w:val="00AF3B84"/>
    <w:rsid w:val="00AF7454"/>
    <w:rsid w:val="00B031BA"/>
    <w:rsid w:val="00B0449D"/>
    <w:rsid w:val="00B05CC0"/>
    <w:rsid w:val="00B07BB6"/>
    <w:rsid w:val="00B07CBB"/>
    <w:rsid w:val="00B10F1E"/>
    <w:rsid w:val="00B10FC1"/>
    <w:rsid w:val="00B11AF7"/>
    <w:rsid w:val="00B24D18"/>
    <w:rsid w:val="00B32107"/>
    <w:rsid w:val="00B40874"/>
    <w:rsid w:val="00B4216B"/>
    <w:rsid w:val="00B574AB"/>
    <w:rsid w:val="00B60AA0"/>
    <w:rsid w:val="00B65290"/>
    <w:rsid w:val="00B656EF"/>
    <w:rsid w:val="00B706C2"/>
    <w:rsid w:val="00B76430"/>
    <w:rsid w:val="00B76643"/>
    <w:rsid w:val="00B8348E"/>
    <w:rsid w:val="00B8370D"/>
    <w:rsid w:val="00B85BC4"/>
    <w:rsid w:val="00B87677"/>
    <w:rsid w:val="00B8799B"/>
    <w:rsid w:val="00B87E21"/>
    <w:rsid w:val="00B95129"/>
    <w:rsid w:val="00B95CAB"/>
    <w:rsid w:val="00B96D91"/>
    <w:rsid w:val="00BB0511"/>
    <w:rsid w:val="00BB1FD7"/>
    <w:rsid w:val="00BB70C9"/>
    <w:rsid w:val="00BC2E00"/>
    <w:rsid w:val="00BD2940"/>
    <w:rsid w:val="00BD41BB"/>
    <w:rsid w:val="00BD5A19"/>
    <w:rsid w:val="00BE3245"/>
    <w:rsid w:val="00BE40D7"/>
    <w:rsid w:val="00BE5BEE"/>
    <w:rsid w:val="00BE7A86"/>
    <w:rsid w:val="00BF6B23"/>
    <w:rsid w:val="00C11E48"/>
    <w:rsid w:val="00C15F11"/>
    <w:rsid w:val="00C26BE9"/>
    <w:rsid w:val="00C31C92"/>
    <w:rsid w:val="00C355C8"/>
    <w:rsid w:val="00C4022A"/>
    <w:rsid w:val="00C4644E"/>
    <w:rsid w:val="00C548B5"/>
    <w:rsid w:val="00C5538F"/>
    <w:rsid w:val="00C62DC6"/>
    <w:rsid w:val="00C82EC8"/>
    <w:rsid w:val="00C83900"/>
    <w:rsid w:val="00C8596B"/>
    <w:rsid w:val="00C87FC3"/>
    <w:rsid w:val="00C93FCC"/>
    <w:rsid w:val="00C96096"/>
    <w:rsid w:val="00C96817"/>
    <w:rsid w:val="00CA17CD"/>
    <w:rsid w:val="00CA5DCB"/>
    <w:rsid w:val="00CB12B5"/>
    <w:rsid w:val="00CC30C0"/>
    <w:rsid w:val="00CC3536"/>
    <w:rsid w:val="00CC5B54"/>
    <w:rsid w:val="00CC5FD2"/>
    <w:rsid w:val="00CD7AB8"/>
    <w:rsid w:val="00CE266C"/>
    <w:rsid w:val="00CE4510"/>
    <w:rsid w:val="00CF112A"/>
    <w:rsid w:val="00D04D0E"/>
    <w:rsid w:val="00D05ADD"/>
    <w:rsid w:val="00D0604F"/>
    <w:rsid w:val="00D20911"/>
    <w:rsid w:val="00D30C99"/>
    <w:rsid w:val="00D45801"/>
    <w:rsid w:val="00D5733A"/>
    <w:rsid w:val="00D57BA1"/>
    <w:rsid w:val="00D67D8F"/>
    <w:rsid w:val="00D739AE"/>
    <w:rsid w:val="00D777C8"/>
    <w:rsid w:val="00D81790"/>
    <w:rsid w:val="00D84F9D"/>
    <w:rsid w:val="00D90301"/>
    <w:rsid w:val="00DA16A8"/>
    <w:rsid w:val="00DA4940"/>
    <w:rsid w:val="00DA59DC"/>
    <w:rsid w:val="00DA6B00"/>
    <w:rsid w:val="00DB2D96"/>
    <w:rsid w:val="00DB440D"/>
    <w:rsid w:val="00DC1279"/>
    <w:rsid w:val="00DC35FD"/>
    <w:rsid w:val="00DD0E04"/>
    <w:rsid w:val="00DD47E8"/>
    <w:rsid w:val="00DD724C"/>
    <w:rsid w:val="00DE3E5B"/>
    <w:rsid w:val="00DF2836"/>
    <w:rsid w:val="00DF6165"/>
    <w:rsid w:val="00E02DF4"/>
    <w:rsid w:val="00E034A4"/>
    <w:rsid w:val="00E15C89"/>
    <w:rsid w:val="00E15CB0"/>
    <w:rsid w:val="00E165E7"/>
    <w:rsid w:val="00E3017D"/>
    <w:rsid w:val="00E340BD"/>
    <w:rsid w:val="00E363E9"/>
    <w:rsid w:val="00E5057A"/>
    <w:rsid w:val="00E521A1"/>
    <w:rsid w:val="00E522A3"/>
    <w:rsid w:val="00E5574B"/>
    <w:rsid w:val="00E575E4"/>
    <w:rsid w:val="00E60922"/>
    <w:rsid w:val="00E67500"/>
    <w:rsid w:val="00E707DA"/>
    <w:rsid w:val="00E80280"/>
    <w:rsid w:val="00E87C93"/>
    <w:rsid w:val="00E93E0E"/>
    <w:rsid w:val="00E959AE"/>
    <w:rsid w:val="00E9661D"/>
    <w:rsid w:val="00E97D32"/>
    <w:rsid w:val="00EA6D9B"/>
    <w:rsid w:val="00EB0530"/>
    <w:rsid w:val="00EC04BD"/>
    <w:rsid w:val="00EC34E2"/>
    <w:rsid w:val="00EC6099"/>
    <w:rsid w:val="00ED4FFE"/>
    <w:rsid w:val="00EE1A6A"/>
    <w:rsid w:val="00EE6C22"/>
    <w:rsid w:val="00EF4EE5"/>
    <w:rsid w:val="00F10DBA"/>
    <w:rsid w:val="00F12B48"/>
    <w:rsid w:val="00F13C4B"/>
    <w:rsid w:val="00F13EB3"/>
    <w:rsid w:val="00F234ED"/>
    <w:rsid w:val="00F25288"/>
    <w:rsid w:val="00F351C4"/>
    <w:rsid w:val="00F35CEF"/>
    <w:rsid w:val="00F409AA"/>
    <w:rsid w:val="00F57F7E"/>
    <w:rsid w:val="00F65A9F"/>
    <w:rsid w:val="00F7164E"/>
    <w:rsid w:val="00F72531"/>
    <w:rsid w:val="00F81ECF"/>
    <w:rsid w:val="00F82B23"/>
    <w:rsid w:val="00F8600F"/>
    <w:rsid w:val="00F97FC1"/>
    <w:rsid w:val="00FA74F2"/>
    <w:rsid w:val="00FA7B91"/>
    <w:rsid w:val="00FB0508"/>
    <w:rsid w:val="00FB5CEB"/>
    <w:rsid w:val="00FC1166"/>
    <w:rsid w:val="00FC50C5"/>
    <w:rsid w:val="00FC5D78"/>
    <w:rsid w:val="00FC5FE0"/>
    <w:rsid w:val="00FD2F07"/>
    <w:rsid w:val="00FE1B8F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F36B"/>
  <w15:docId w15:val="{8C4A5B59-82E9-4ECC-8909-A9DE52B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58D"/>
    <w:rPr>
      <w:lang w:val="en-US" w:eastAsia="en-US"/>
    </w:rPr>
  </w:style>
  <w:style w:type="paragraph" w:styleId="Titolo1">
    <w:name w:val="heading 1"/>
    <w:basedOn w:val="Base"/>
    <w:next w:val="Corpo"/>
    <w:qFormat/>
    <w:rsid w:val="004E49F7"/>
    <w:pPr>
      <w:keepNext/>
      <w:pageBreakBefore/>
      <w:numPr>
        <w:numId w:val="24"/>
      </w:numPr>
      <w:spacing w:after="12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Titolo2">
    <w:name w:val="heading 2"/>
    <w:basedOn w:val="Base"/>
    <w:next w:val="Corpo"/>
    <w:qFormat/>
    <w:rsid w:val="004E49F7"/>
    <w:pPr>
      <w:keepNext/>
      <w:numPr>
        <w:ilvl w:val="1"/>
        <w:numId w:val="24"/>
      </w:numPr>
      <w:spacing w:before="360" w:after="120"/>
      <w:outlineLvl w:val="1"/>
    </w:pPr>
    <w:rPr>
      <w:rFonts w:cs="Arial"/>
      <w:b/>
      <w:bCs/>
      <w:i/>
      <w:iCs/>
      <w:caps/>
      <w:sz w:val="24"/>
      <w:szCs w:val="28"/>
    </w:rPr>
  </w:style>
  <w:style w:type="paragraph" w:styleId="Titolo3">
    <w:name w:val="heading 3"/>
    <w:basedOn w:val="Base"/>
    <w:next w:val="Corpo"/>
    <w:qFormat/>
    <w:rsid w:val="004E49F7"/>
    <w:pPr>
      <w:keepNext/>
      <w:numPr>
        <w:ilvl w:val="2"/>
        <w:numId w:val="24"/>
      </w:numPr>
      <w:spacing w:before="360" w:after="120"/>
      <w:outlineLvl w:val="2"/>
    </w:pPr>
    <w:rPr>
      <w:rFonts w:cs="Arial"/>
      <w:b/>
      <w:bCs/>
      <w:sz w:val="24"/>
      <w:szCs w:val="26"/>
    </w:rPr>
  </w:style>
  <w:style w:type="paragraph" w:styleId="Titolo4">
    <w:name w:val="heading 4"/>
    <w:basedOn w:val="Base"/>
    <w:next w:val="Corpo"/>
    <w:qFormat/>
    <w:rsid w:val="004E49F7"/>
    <w:pPr>
      <w:keepNext/>
      <w:numPr>
        <w:ilvl w:val="3"/>
        <w:numId w:val="24"/>
      </w:numPr>
      <w:spacing w:before="360" w:after="120"/>
      <w:ind w:left="1134"/>
      <w:outlineLvl w:val="3"/>
    </w:pPr>
    <w:rPr>
      <w:b/>
      <w:bCs/>
      <w:i/>
      <w:sz w:val="22"/>
      <w:szCs w:val="28"/>
    </w:rPr>
  </w:style>
  <w:style w:type="paragraph" w:styleId="Titolo5">
    <w:name w:val="heading 5"/>
    <w:basedOn w:val="Base"/>
    <w:next w:val="Corpo"/>
    <w:qFormat/>
    <w:rsid w:val="004E49F7"/>
    <w:pPr>
      <w:numPr>
        <w:ilvl w:val="4"/>
        <w:numId w:val="24"/>
      </w:numPr>
      <w:spacing w:before="360" w:after="120"/>
      <w:outlineLvl w:val="4"/>
    </w:pPr>
    <w:rPr>
      <w:rFonts w:ascii="Garamond" w:hAnsi="Garamond"/>
      <w:b/>
      <w:bCs/>
      <w:i/>
      <w:iCs/>
      <w:sz w:val="24"/>
      <w:szCs w:val="26"/>
    </w:rPr>
  </w:style>
  <w:style w:type="paragraph" w:styleId="Titolo6">
    <w:name w:val="heading 6"/>
    <w:basedOn w:val="Base"/>
    <w:next w:val="Corpo"/>
    <w:qFormat/>
    <w:rsid w:val="004E49F7"/>
    <w:pPr>
      <w:numPr>
        <w:ilvl w:val="5"/>
        <w:numId w:val="24"/>
      </w:numPr>
      <w:spacing w:before="360" w:after="120"/>
      <w:ind w:left="936"/>
      <w:outlineLvl w:val="5"/>
    </w:pPr>
    <w:rPr>
      <w:b/>
      <w:bCs/>
      <w:szCs w:val="22"/>
    </w:rPr>
  </w:style>
  <w:style w:type="paragraph" w:styleId="Titolo7">
    <w:name w:val="heading 7"/>
    <w:basedOn w:val="Normale"/>
    <w:next w:val="Normale"/>
    <w:rsid w:val="00AE22DD"/>
    <w:pPr>
      <w:numPr>
        <w:ilvl w:val="6"/>
        <w:numId w:val="24"/>
      </w:numPr>
      <w:spacing w:before="240" w:after="60"/>
      <w:ind w:left="1077" w:hanging="1077"/>
      <w:outlineLvl w:val="6"/>
    </w:pPr>
  </w:style>
  <w:style w:type="paragraph" w:styleId="Titolo8">
    <w:name w:val="heading 8"/>
    <w:basedOn w:val="Normale"/>
    <w:next w:val="Normale"/>
    <w:rsid w:val="004E49F7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rsid w:val="004E49F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Base"/>
    <w:link w:val="IntestazioneCarattere"/>
    <w:rsid w:val="00EA6D9B"/>
    <w:pPr>
      <w:tabs>
        <w:tab w:val="center" w:pos="4819"/>
        <w:tab w:val="right" w:pos="9638"/>
      </w:tabs>
      <w:jc w:val="center"/>
    </w:pPr>
    <w:rPr>
      <w:b/>
      <w:caps/>
    </w:rPr>
  </w:style>
  <w:style w:type="paragraph" w:styleId="Pidipagina">
    <w:name w:val="footer"/>
    <w:basedOn w:val="Normale"/>
    <w:rsid w:val="00EA6D9B"/>
    <w:pPr>
      <w:tabs>
        <w:tab w:val="right" w:pos="8222"/>
      </w:tabs>
      <w:jc w:val="center"/>
    </w:pPr>
    <w:rPr>
      <w:rFonts w:ascii="Arial" w:hAnsi="Arial"/>
      <w:sz w:val="16"/>
    </w:rPr>
  </w:style>
  <w:style w:type="paragraph" w:customStyle="1" w:styleId="Base">
    <w:name w:val="Base"/>
    <w:link w:val="BaseCarattere"/>
    <w:semiHidden/>
    <w:rsid w:val="0077622B"/>
    <w:rPr>
      <w:rFonts w:ascii="Arial" w:hAnsi="Arial"/>
      <w:szCs w:val="24"/>
    </w:rPr>
  </w:style>
  <w:style w:type="paragraph" w:customStyle="1" w:styleId="Corpo">
    <w:name w:val="Corpo"/>
    <w:basedOn w:val="Base"/>
    <w:rsid w:val="00721E38"/>
    <w:pPr>
      <w:spacing w:before="120" w:after="200"/>
      <w:jc w:val="both"/>
    </w:pPr>
  </w:style>
  <w:style w:type="paragraph" w:customStyle="1" w:styleId="TitoloIndice">
    <w:name w:val="Titolo Indice"/>
    <w:basedOn w:val="Base"/>
    <w:rsid w:val="003A63D5"/>
    <w:pPr>
      <w:jc w:val="center"/>
    </w:pPr>
    <w:rPr>
      <w:b/>
      <w:caps/>
      <w:sz w:val="24"/>
    </w:rPr>
  </w:style>
  <w:style w:type="paragraph" w:customStyle="1" w:styleId="ElencoPuntato">
    <w:name w:val="ElencoPuntato"/>
    <w:basedOn w:val="Base"/>
    <w:rsid w:val="008773E6"/>
    <w:pPr>
      <w:numPr>
        <w:numId w:val="16"/>
      </w:numPr>
      <w:spacing w:before="60" w:after="60"/>
    </w:pPr>
  </w:style>
  <w:style w:type="paragraph" w:customStyle="1" w:styleId="ElencoNumerato">
    <w:name w:val="ElencoNumerato"/>
    <w:basedOn w:val="Base"/>
    <w:rsid w:val="004016BD"/>
    <w:pPr>
      <w:numPr>
        <w:numId w:val="1"/>
      </w:numPr>
      <w:spacing w:before="60" w:after="60"/>
    </w:pPr>
  </w:style>
  <w:style w:type="paragraph" w:customStyle="1" w:styleId="ElencoAlfabetico">
    <w:name w:val="ElencoAlfabetico"/>
    <w:basedOn w:val="Base"/>
    <w:rsid w:val="00E80280"/>
    <w:pPr>
      <w:numPr>
        <w:numId w:val="2"/>
      </w:numPr>
      <w:spacing w:before="60" w:after="60"/>
    </w:pPr>
  </w:style>
  <w:style w:type="paragraph" w:customStyle="1" w:styleId="Figura">
    <w:name w:val="Figura"/>
    <w:basedOn w:val="Base"/>
    <w:next w:val="Didascalia"/>
    <w:rsid w:val="00DC1279"/>
    <w:pPr>
      <w:spacing w:before="360"/>
      <w:jc w:val="center"/>
    </w:pPr>
  </w:style>
  <w:style w:type="paragraph" w:styleId="Testonotaapidipagina">
    <w:name w:val="footnote text"/>
    <w:basedOn w:val="Normale"/>
    <w:rsid w:val="00EA6D9B"/>
    <w:rPr>
      <w:rFonts w:ascii="Arial" w:hAnsi="Arial"/>
      <w:sz w:val="16"/>
    </w:rPr>
  </w:style>
  <w:style w:type="paragraph" w:styleId="Didascalia">
    <w:name w:val="caption"/>
    <w:basedOn w:val="Base"/>
    <w:next w:val="Corpo"/>
    <w:qFormat/>
    <w:rsid w:val="00B40874"/>
    <w:pPr>
      <w:spacing w:before="120" w:after="360"/>
      <w:jc w:val="center"/>
    </w:pPr>
    <w:rPr>
      <w:bCs/>
      <w:sz w:val="18"/>
      <w:szCs w:val="20"/>
    </w:rPr>
  </w:style>
  <w:style w:type="character" w:styleId="Rimandonotaapidipagina">
    <w:name w:val="footnote reference"/>
    <w:basedOn w:val="Carpredefinitoparagrafo"/>
    <w:rsid w:val="003A0799"/>
    <w:rPr>
      <w:rFonts w:ascii="Arial" w:hAnsi="Arial"/>
      <w:sz w:val="16"/>
      <w:vertAlign w:val="superscript"/>
    </w:rPr>
  </w:style>
  <w:style w:type="table" w:styleId="Grigliatabella">
    <w:name w:val="Table Grid"/>
    <w:basedOn w:val="Tabellanormale"/>
    <w:rsid w:val="005C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">
    <w:name w:val="Tabella"/>
    <w:basedOn w:val="Tabellanormale"/>
    <w:rsid w:val="00A7112A"/>
    <w:pPr>
      <w:spacing w:before="60" w:after="60"/>
    </w:pPr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rPr>
        <w:rFonts w:ascii="Arial" w:hAnsi="Arial"/>
        <w:sz w:val="18"/>
      </w:rPr>
    </w:tblStylePr>
    <w:tblStylePr w:type="band2Horz">
      <w:rPr>
        <w:rFonts w:ascii="Arial" w:hAnsi="Arial"/>
        <w:sz w:val="18"/>
      </w:rPr>
    </w:tblStylePr>
  </w:style>
  <w:style w:type="numbering" w:styleId="111111">
    <w:name w:val="Outline List 2"/>
    <w:basedOn w:val="Nessunelenco"/>
    <w:semiHidden/>
    <w:rsid w:val="00BE40D7"/>
    <w:pPr>
      <w:numPr>
        <w:numId w:val="13"/>
      </w:numPr>
    </w:pPr>
  </w:style>
  <w:style w:type="numbering" w:styleId="1ai">
    <w:name w:val="Outline List 1"/>
    <w:basedOn w:val="Nessunelenco"/>
    <w:semiHidden/>
    <w:rsid w:val="00BE40D7"/>
    <w:pPr>
      <w:numPr>
        <w:numId w:val="14"/>
      </w:numPr>
    </w:pPr>
  </w:style>
  <w:style w:type="character" w:styleId="AcronimoHTML">
    <w:name w:val="HTML Acronym"/>
    <w:basedOn w:val="Carpredefinitoparagrafo"/>
    <w:semiHidden/>
    <w:rsid w:val="00BE40D7"/>
  </w:style>
  <w:style w:type="numbering" w:styleId="ArticoloSezione">
    <w:name w:val="Outline List 3"/>
    <w:basedOn w:val="Nessunelenco"/>
    <w:semiHidden/>
    <w:rsid w:val="00BE40D7"/>
    <w:pPr>
      <w:numPr>
        <w:numId w:val="15"/>
      </w:numPr>
    </w:pPr>
  </w:style>
  <w:style w:type="character" w:styleId="CitazioneHTML">
    <w:name w:val="HTML Cite"/>
    <w:basedOn w:val="Carpredefinitoparagrafo"/>
    <w:semiHidden/>
    <w:rsid w:val="00BE40D7"/>
    <w:rPr>
      <w:i/>
      <w:iCs/>
    </w:rPr>
  </w:style>
  <w:style w:type="character" w:styleId="CodiceHTML">
    <w:name w:val="HTML Code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semiHidden/>
    <w:rsid w:val="00BE40D7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BE40D7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BE40D7"/>
    <w:pPr>
      <w:spacing w:after="120"/>
    </w:pPr>
  </w:style>
  <w:style w:type="paragraph" w:styleId="Corpodeltesto2">
    <w:name w:val="Body Text 2"/>
    <w:basedOn w:val="Normale"/>
    <w:semiHidden/>
    <w:rsid w:val="00BE40D7"/>
    <w:pPr>
      <w:spacing w:after="120" w:line="480" w:lineRule="auto"/>
    </w:pPr>
  </w:style>
  <w:style w:type="paragraph" w:styleId="Corpodeltesto3">
    <w:name w:val="Body Text 3"/>
    <w:basedOn w:val="Normale"/>
    <w:semiHidden/>
    <w:rsid w:val="00BE40D7"/>
    <w:pPr>
      <w:spacing w:after="120"/>
    </w:pPr>
    <w:rPr>
      <w:sz w:val="16"/>
      <w:szCs w:val="16"/>
    </w:rPr>
  </w:style>
  <w:style w:type="paragraph" w:styleId="Data">
    <w:name w:val="Date"/>
    <w:basedOn w:val="Normale"/>
    <w:next w:val="Normale"/>
    <w:semiHidden/>
    <w:rsid w:val="00BE40D7"/>
  </w:style>
  <w:style w:type="character" w:styleId="DefinizioneHTML">
    <w:name w:val="HTML Definition"/>
    <w:basedOn w:val="Carpredefinitoparagrafo"/>
    <w:semiHidden/>
    <w:rsid w:val="00BE40D7"/>
    <w:rPr>
      <w:i/>
      <w:iCs/>
    </w:rPr>
  </w:style>
  <w:style w:type="paragraph" w:styleId="Elenco">
    <w:name w:val="List"/>
    <w:basedOn w:val="Normale"/>
    <w:semiHidden/>
    <w:rsid w:val="00BE40D7"/>
    <w:pPr>
      <w:ind w:left="283" w:hanging="283"/>
    </w:pPr>
  </w:style>
  <w:style w:type="paragraph" w:styleId="Elenco2">
    <w:name w:val="List 2"/>
    <w:basedOn w:val="Normale"/>
    <w:semiHidden/>
    <w:rsid w:val="00BE40D7"/>
    <w:pPr>
      <w:ind w:left="566" w:hanging="283"/>
    </w:pPr>
  </w:style>
  <w:style w:type="paragraph" w:styleId="Elenco3">
    <w:name w:val="List 3"/>
    <w:basedOn w:val="Normale"/>
    <w:semiHidden/>
    <w:rsid w:val="00BE40D7"/>
    <w:pPr>
      <w:ind w:left="849" w:hanging="283"/>
    </w:pPr>
  </w:style>
  <w:style w:type="paragraph" w:styleId="Elenco4">
    <w:name w:val="List 4"/>
    <w:basedOn w:val="Normale"/>
    <w:semiHidden/>
    <w:rsid w:val="00BE40D7"/>
    <w:pPr>
      <w:ind w:left="1132" w:hanging="283"/>
    </w:pPr>
  </w:style>
  <w:style w:type="paragraph" w:styleId="Elenco5">
    <w:name w:val="List 5"/>
    <w:basedOn w:val="Normale"/>
    <w:semiHidden/>
    <w:rsid w:val="00BE40D7"/>
    <w:pPr>
      <w:ind w:left="1415" w:hanging="283"/>
    </w:pPr>
  </w:style>
  <w:style w:type="paragraph" w:styleId="Elencocontinua">
    <w:name w:val="List Continue"/>
    <w:basedOn w:val="Normale"/>
    <w:semiHidden/>
    <w:rsid w:val="00BE40D7"/>
    <w:pPr>
      <w:spacing w:after="120"/>
      <w:ind w:left="283"/>
    </w:pPr>
  </w:style>
  <w:style w:type="paragraph" w:styleId="Elencocontinua2">
    <w:name w:val="List Continue 2"/>
    <w:basedOn w:val="Normale"/>
    <w:semiHidden/>
    <w:rsid w:val="00BE40D7"/>
    <w:pPr>
      <w:spacing w:after="120"/>
      <w:ind w:left="566"/>
    </w:pPr>
  </w:style>
  <w:style w:type="paragraph" w:styleId="Elencocontinua3">
    <w:name w:val="List Continue 3"/>
    <w:basedOn w:val="Normale"/>
    <w:semiHidden/>
    <w:rsid w:val="00BE40D7"/>
    <w:pPr>
      <w:spacing w:after="120"/>
      <w:ind w:left="849"/>
    </w:pPr>
  </w:style>
  <w:style w:type="paragraph" w:styleId="Elencocontinua4">
    <w:name w:val="List Continue 4"/>
    <w:basedOn w:val="Normale"/>
    <w:semiHidden/>
    <w:rsid w:val="00BE40D7"/>
    <w:pPr>
      <w:spacing w:after="120"/>
      <w:ind w:left="1132"/>
    </w:pPr>
  </w:style>
  <w:style w:type="paragraph" w:styleId="Elencocontinua5">
    <w:name w:val="List Continue 5"/>
    <w:basedOn w:val="Normale"/>
    <w:semiHidden/>
    <w:rsid w:val="00BE40D7"/>
    <w:pPr>
      <w:spacing w:after="120"/>
      <w:ind w:left="1415"/>
    </w:pPr>
  </w:style>
  <w:style w:type="paragraph" w:customStyle="1" w:styleId="EmptyLayoutCell">
    <w:name w:val="EmptyLayoutCell"/>
    <w:basedOn w:val="Normale"/>
    <w:rsid w:val="00A3758D"/>
    <w:rPr>
      <w:sz w:val="2"/>
    </w:rPr>
  </w:style>
  <w:style w:type="paragraph" w:styleId="Testofumetto">
    <w:name w:val="Balloon Text"/>
    <w:basedOn w:val="Normale"/>
    <w:link w:val="TestofumettoCarattere"/>
    <w:rsid w:val="002556AF"/>
    <w:rPr>
      <w:rFonts w:ascii="Tahoma" w:hAnsi="Tahoma" w:cs="Tahoma"/>
      <w:sz w:val="16"/>
      <w:szCs w:val="16"/>
    </w:rPr>
  </w:style>
  <w:style w:type="character" w:styleId="EsempioHTML">
    <w:name w:val="HTML Sample"/>
    <w:basedOn w:val="Carpredefinitoparagrafo"/>
    <w:semiHidden/>
    <w:rsid w:val="00BE40D7"/>
    <w:rPr>
      <w:rFonts w:ascii="Courier New" w:hAnsi="Courier New" w:cs="Courier New"/>
    </w:rPr>
  </w:style>
  <w:style w:type="paragraph" w:styleId="Firma">
    <w:name w:val="Signature"/>
    <w:basedOn w:val="Normale"/>
    <w:semiHidden/>
    <w:rsid w:val="00BE40D7"/>
    <w:pPr>
      <w:ind w:left="4252"/>
    </w:pPr>
  </w:style>
  <w:style w:type="paragraph" w:styleId="Firmadipostaelettronica">
    <w:name w:val="E-mail Signature"/>
    <w:basedOn w:val="Normale"/>
    <w:semiHidden/>
    <w:rsid w:val="00BE40D7"/>
  </w:style>
  <w:style w:type="paragraph" w:styleId="Formuladiapertura">
    <w:name w:val="Salutation"/>
    <w:basedOn w:val="Normale"/>
    <w:next w:val="Normale"/>
    <w:semiHidden/>
    <w:rsid w:val="00BE40D7"/>
  </w:style>
  <w:style w:type="paragraph" w:styleId="Formuladichiusura">
    <w:name w:val="Closing"/>
    <w:basedOn w:val="Normale"/>
    <w:semiHidden/>
    <w:rsid w:val="00BE40D7"/>
    <w:pPr>
      <w:ind w:left="4252"/>
    </w:pPr>
  </w:style>
  <w:style w:type="paragraph" w:styleId="Indirizzodestinatario">
    <w:name w:val="envelope address"/>
    <w:basedOn w:val="Normale"/>
    <w:semiHidden/>
    <w:rsid w:val="00BE40D7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IndirizzoHTML">
    <w:name w:val="HTML Address"/>
    <w:basedOn w:val="Normale"/>
    <w:semiHidden/>
    <w:rsid w:val="00BE40D7"/>
    <w:rPr>
      <w:i/>
      <w:iCs/>
    </w:rPr>
  </w:style>
  <w:style w:type="paragraph" w:styleId="Indirizzomittente">
    <w:name w:val="envelope return"/>
    <w:basedOn w:val="Normale"/>
    <w:semiHidden/>
    <w:rsid w:val="00BE40D7"/>
    <w:rPr>
      <w:rFonts w:ascii="Arial" w:hAnsi="Arial" w:cs="Arial"/>
    </w:rPr>
  </w:style>
  <w:style w:type="paragraph" w:styleId="Intestazionemessaggio">
    <w:name w:val="Message Header"/>
    <w:basedOn w:val="Normale"/>
    <w:semiHidden/>
    <w:rsid w:val="00BE40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Intestazionenota">
    <w:name w:val="Note Heading"/>
    <w:basedOn w:val="Normale"/>
    <w:next w:val="Normale"/>
    <w:semiHidden/>
    <w:rsid w:val="00BE40D7"/>
  </w:style>
  <w:style w:type="character" w:styleId="MacchinadascrivereHTML">
    <w:name w:val="HTML Typewriter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rsid w:val="00BE40D7"/>
  </w:style>
  <w:style w:type="paragraph" w:styleId="Numeroelenco">
    <w:name w:val="List Number"/>
    <w:basedOn w:val="Normale"/>
    <w:semiHidden/>
    <w:rsid w:val="00BE40D7"/>
    <w:pPr>
      <w:numPr>
        <w:numId w:val="3"/>
      </w:numPr>
    </w:pPr>
  </w:style>
  <w:style w:type="paragraph" w:styleId="Numeroelenco2">
    <w:name w:val="List Number 2"/>
    <w:basedOn w:val="Normale"/>
    <w:semiHidden/>
    <w:rsid w:val="00BE40D7"/>
    <w:pPr>
      <w:numPr>
        <w:numId w:val="4"/>
      </w:numPr>
    </w:pPr>
  </w:style>
  <w:style w:type="paragraph" w:styleId="Numeroelenco3">
    <w:name w:val="List Number 3"/>
    <w:basedOn w:val="Normale"/>
    <w:semiHidden/>
    <w:rsid w:val="00BE40D7"/>
    <w:pPr>
      <w:numPr>
        <w:numId w:val="5"/>
      </w:numPr>
    </w:pPr>
  </w:style>
  <w:style w:type="paragraph" w:styleId="Numeroelenco4">
    <w:name w:val="List Number 4"/>
    <w:basedOn w:val="Normale"/>
    <w:semiHidden/>
    <w:rsid w:val="00BE40D7"/>
    <w:pPr>
      <w:numPr>
        <w:numId w:val="6"/>
      </w:numPr>
    </w:pPr>
  </w:style>
  <w:style w:type="paragraph" w:styleId="Numeroelenco5">
    <w:name w:val="List Number 5"/>
    <w:basedOn w:val="Normale"/>
    <w:semiHidden/>
    <w:rsid w:val="00BE40D7"/>
    <w:pPr>
      <w:numPr>
        <w:numId w:val="7"/>
      </w:numPr>
    </w:pPr>
  </w:style>
  <w:style w:type="character" w:styleId="Numeropagina">
    <w:name w:val="page number"/>
    <w:basedOn w:val="Carpredefinitoparagrafo"/>
    <w:semiHidden/>
    <w:rsid w:val="00BE40D7"/>
  </w:style>
  <w:style w:type="character" w:styleId="Numeroriga">
    <w:name w:val="line number"/>
    <w:basedOn w:val="Carpredefinitoparagrafo"/>
    <w:semiHidden/>
    <w:rsid w:val="00BE40D7"/>
  </w:style>
  <w:style w:type="paragraph" w:styleId="PreformattatoHTML">
    <w:name w:val="HTML Preformatted"/>
    <w:basedOn w:val="Normale"/>
    <w:semiHidden/>
    <w:rsid w:val="00BE40D7"/>
    <w:rPr>
      <w:rFonts w:ascii="Courier New" w:hAnsi="Courier New" w:cs="Courier New"/>
    </w:rPr>
  </w:style>
  <w:style w:type="paragraph" w:styleId="Primorientrocorpodeltesto">
    <w:name w:val="Body Text First Indent"/>
    <w:basedOn w:val="Corpodeltesto"/>
    <w:semiHidden/>
    <w:rsid w:val="00BE40D7"/>
    <w:pPr>
      <w:ind w:firstLine="210"/>
    </w:pPr>
  </w:style>
  <w:style w:type="paragraph" w:styleId="Rientrocorpodeltesto">
    <w:name w:val="Body Text Indent"/>
    <w:basedOn w:val="Normale"/>
    <w:semiHidden/>
    <w:rsid w:val="00BE40D7"/>
    <w:pPr>
      <w:spacing w:after="120"/>
      <w:ind w:left="283"/>
    </w:pPr>
  </w:style>
  <w:style w:type="paragraph" w:styleId="Primorientrocorpodeltesto2">
    <w:name w:val="Body Text First Indent 2"/>
    <w:basedOn w:val="Rientrocorpodeltesto"/>
    <w:semiHidden/>
    <w:rsid w:val="00BE40D7"/>
    <w:pPr>
      <w:ind w:firstLine="210"/>
    </w:pPr>
  </w:style>
  <w:style w:type="paragraph" w:styleId="Puntoelenco">
    <w:name w:val="List Bullet"/>
    <w:basedOn w:val="Normale"/>
    <w:semiHidden/>
    <w:rsid w:val="00BE40D7"/>
    <w:pPr>
      <w:numPr>
        <w:numId w:val="8"/>
      </w:numPr>
    </w:pPr>
  </w:style>
  <w:style w:type="paragraph" w:styleId="Puntoelenco2">
    <w:name w:val="List Bullet 2"/>
    <w:basedOn w:val="Normale"/>
    <w:semiHidden/>
    <w:rsid w:val="00BE40D7"/>
    <w:pPr>
      <w:numPr>
        <w:numId w:val="9"/>
      </w:numPr>
    </w:pPr>
  </w:style>
  <w:style w:type="paragraph" w:styleId="Puntoelenco3">
    <w:name w:val="List Bullet 3"/>
    <w:basedOn w:val="Normale"/>
    <w:semiHidden/>
    <w:rsid w:val="00BE40D7"/>
    <w:pPr>
      <w:numPr>
        <w:numId w:val="10"/>
      </w:numPr>
    </w:pPr>
  </w:style>
  <w:style w:type="paragraph" w:styleId="Puntoelenco4">
    <w:name w:val="List Bullet 4"/>
    <w:basedOn w:val="Normale"/>
    <w:semiHidden/>
    <w:rsid w:val="00BE40D7"/>
    <w:pPr>
      <w:numPr>
        <w:numId w:val="11"/>
      </w:numPr>
    </w:pPr>
  </w:style>
  <w:style w:type="paragraph" w:styleId="Puntoelenco5">
    <w:name w:val="List Bullet 5"/>
    <w:basedOn w:val="Normale"/>
    <w:semiHidden/>
    <w:rsid w:val="00BE40D7"/>
    <w:pPr>
      <w:numPr>
        <w:numId w:val="12"/>
      </w:numPr>
    </w:pPr>
  </w:style>
  <w:style w:type="paragraph" w:styleId="Rientrocorpodeltesto2">
    <w:name w:val="Body Text Indent 2"/>
    <w:basedOn w:val="Normale"/>
    <w:semiHidden/>
    <w:rsid w:val="00BE40D7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semiHidden/>
    <w:rsid w:val="00BE40D7"/>
    <w:pPr>
      <w:spacing w:after="120"/>
      <w:ind w:left="283"/>
    </w:pPr>
    <w:rPr>
      <w:sz w:val="16"/>
      <w:szCs w:val="16"/>
    </w:rPr>
  </w:style>
  <w:style w:type="paragraph" w:styleId="Rientronormale">
    <w:name w:val="Normal Indent"/>
    <w:basedOn w:val="Normale"/>
    <w:semiHidden/>
    <w:rsid w:val="00BE40D7"/>
    <w:pPr>
      <w:ind w:left="708"/>
    </w:pPr>
  </w:style>
  <w:style w:type="paragraph" w:styleId="Sommario1">
    <w:name w:val="toc 1"/>
    <w:basedOn w:val="Base"/>
    <w:next w:val="Normale"/>
    <w:autoRedefine/>
    <w:semiHidden/>
    <w:rsid w:val="00A87337"/>
    <w:pPr>
      <w:tabs>
        <w:tab w:val="left" w:pos="567"/>
        <w:tab w:val="right" w:leader="dot" w:pos="9061"/>
      </w:tabs>
      <w:spacing w:before="100"/>
      <w:ind w:left="567" w:hanging="567"/>
    </w:pPr>
    <w:rPr>
      <w:b/>
      <w:caps/>
    </w:rPr>
  </w:style>
  <w:style w:type="paragraph" w:styleId="Sommario2">
    <w:name w:val="toc 2"/>
    <w:basedOn w:val="Base"/>
    <w:next w:val="Normale"/>
    <w:autoRedefine/>
    <w:semiHidden/>
    <w:rsid w:val="00A87337"/>
    <w:pPr>
      <w:tabs>
        <w:tab w:val="left" w:pos="1134"/>
        <w:tab w:val="right" w:leader="dot" w:pos="9061"/>
      </w:tabs>
      <w:spacing w:before="80"/>
      <w:ind w:left="1134" w:hanging="567"/>
    </w:pPr>
    <w:rPr>
      <w:caps/>
    </w:rPr>
  </w:style>
  <w:style w:type="paragraph" w:styleId="Sommario3">
    <w:name w:val="toc 3"/>
    <w:basedOn w:val="Base"/>
    <w:next w:val="Normale"/>
    <w:autoRedefine/>
    <w:semiHidden/>
    <w:rsid w:val="00A87337"/>
    <w:pPr>
      <w:tabs>
        <w:tab w:val="left" w:pos="1134"/>
        <w:tab w:val="right" w:leader="dot" w:pos="9060"/>
      </w:tabs>
      <w:spacing w:before="60"/>
      <w:ind w:left="992" w:hanging="425"/>
    </w:pPr>
  </w:style>
  <w:style w:type="paragraph" w:styleId="Sommario4">
    <w:name w:val="toc 4"/>
    <w:basedOn w:val="Normale"/>
    <w:next w:val="Normale"/>
    <w:autoRedefine/>
    <w:semiHidden/>
    <w:rsid w:val="00A87337"/>
    <w:pPr>
      <w:tabs>
        <w:tab w:val="left" w:pos="2410"/>
        <w:tab w:val="right" w:leader="dot" w:pos="9060"/>
      </w:tabs>
      <w:spacing w:before="40"/>
      <w:ind w:left="2410" w:hanging="1276"/>
    </w:pPr>
    <w:rPr>
      <w:rFonts w:ascii="Arial" w:hAnsi="Arial"/>
      <w:i/>
    </w:rPr>
  </w:style>
  <w:style w:type="paragraph" w:styleId="Sommario5">
    <w:name w:val="toc 5"/>
    <w:basedOn w:val="Normale"/>
    <w:next w:val="Normale"/>
    <w:autoRedefine/>
    <w:semiHidden/>
    <w:rsid w:val="00601302"/>
    <w:pPr>
      <w:ind w:left="1134"/>
    </w:pPr>
    <w:rPr>
      <w:rFonts w:ascii="Garamond" w:hAnsi="Garamond"/>
      <w:i/>
      <w:sz w:val="22"/>
    </w:rPr>
  </w:style>
  <w:style w:type="paragraph" w:styleId="Sommario6">
    <w:name w:val="toc 6"/>
    <w:basedOn w:val="Normale"/>
    <w:next w:val="Normale"/>
    <w:autoRedefine/>
    <w:semiHidden/>
    <w:rsid w:val="001A35E8"/>
    <w:pPr>
      <w:ind w:left="1200"/>
    </w:pPr>
    <w:rPr>
      <w:sz w:val="22"/>
    </w:rPr>
  </w:style>
  <w:style w:type="paragraph" w:styleId="Sottotitolo">
    <w:name w:val="Subtitle"/>
    <w:basedOn w:val="Normale"/>
    <w:qFormat/>
    <w:rsid w:val="00BE40D7"/>
    <w:pPr>
      <w:spacing w:after="60"/>
      <w:jc w:val="center"/>
      <w:outlineLvl w:val="1"/>
    </w:pPr>
    <w:rPr>
      <w:rFonts w:ascii="Arial" w:hAnsi="Arial" w:cs="Arial"/>
    </w:rPr>
  </w:style>
  <w:style w:type="table" w:styleId="Tabellaacolori1">
    <w:name w:val="Table Colorful 1"/>
    <w:basedOn w:val="Tabellanormale"/>
    <w:semiHidden/>
    <w:rsid w:val="00BE40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BE40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BE40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BE40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BE40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BE40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BE40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BE40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BE40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BE40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BE40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BE40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BE40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ffetti3D1">
    <w:name w:val="Table 3D effects 1"/>
    <w:basedOn w:val="Tabellanormale"/>
    <w:semiHidden/>
    <w:rsid w:val="00BE40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BE40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BE40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legante">
    <w:name w:val="Table Elegant"/>
    <w:basedOn w:val="Tabellanormale"/>
    <w:semiHidden/>
    <w:rsid w:val="00BE40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BE40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BE40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BE40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gliatabella1">
    <w:name w:val="Table Grid 1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BE40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BE40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BE40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BE40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BE40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semiHidden/>
    <w:rsid w:val="00BE40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BE40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tema">
    <w:name w:val="Table Theme"/>
    <w:basedOn w:val="Tabellanormale"/>
    <w:semiHidden/>
    <w:rsid w:val="00BE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semiHidden/>
    <w:rsid w:val="00BE40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BE40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BE40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astieraHTML">
    <w:name w:val="HTML Keyboard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Testodelblocco">
    <w:name w:val="Block Text"/>
    <w:basedOn w:val="Normale"/>
    <w:rsid w:val="00BE40D7"/>
    <w:pPr>
      <w:spacing w:after="120"/>
      <w:ind w:left="1440" w:right="1440"/>
    </w:pPr>
  </w:style>
  <w:style w:type="paragraph" w:styleId="Testonormale">
    <w:name w:val="Plain Text"/>
    <w:basedOn w:val="Normale"/>
    <w:semiHidden/>
    <w:rsid w:val="00BE40D7"/>
    <w:rPr>
      <w:rFonts w:ascii="Courier New" w:hAnsi="Courier New" w:cs="Courier New"/>
    </w:rPr>
  </w:style>
  <w:style w:type="paragraph" w:styleId="Titolo">
    <w:name w:val="Title"/>
    <w:basedOn w:val="Normale"/>
    <w:qFormat/>
    <w:rsid w:val="00BE40D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ileHTML">
    <w:name w:val="HTML Variable"/>
    <w:basedOn w:val="Carpredefinitoparagrafo"/>
    <w:semiHidden/>
    <w:rsid w:val="00BE40D7"/>
    <w:rPr>
      <w:i/>
      <w:iCs/>
    </w:rPr>
  </w:style>
  <w:style w:type="paragraph" w:styleId="Indice1">
    <w:name w:val="index 1"/>
    <w:basedOn w:val="Normale"/>
    <w:next w:val="Normale"/>
    <w:autoRedefine/>
    <w:semiHidden/>
    <w:rsid w:val="00BE40D7"/>
    <w:pPr>
      <w:ind w:left="240" w:hanging="240"/>
    </w:pPr>
  </w:style>
  <w:style w:type="character" w:customStyle="1" w:styleId="BaseCarattere">
    <w:name w:val="Base Carattere"/>
    <w:basedOn w:val="Carpredefinitoparagrafo"/>
    <w:link w:val="Base"/>
    <w:semiHidden/>
    <w:rsid w:val="00EA6D9B"/>
    <w:rPr>
      <w:rFonts w:ascii="Arial" w:hAnsi="Arial"/>
      <w:szCs w:val="24"/>
      <w:lang w:val="it-IT" w:eastAsia="it-IT" w:bidi="ar-SA"/>
    </w:rPr>
  </w:style>
  <w:style w:type="paragraph" w:customStyle="1" w:styleId="IntestazioneInfoLabel">
    <w:name w:val="IntestazioneInfoLabel"/>
    <w:basedOn w:val="Intestazione"/>
    <w:rsid w:val="009E1DC4"/>
    <w:pPr>
      <w:spacing w:before="40" w:after="40"/>
    </w:pPr>
    <w:rPr>
      <w:sz w:val="16"/>
    </w:rPr>
  </w:style>
  <w:style w:type="paragraph" w:customStyle="1" w:styleId="IntestazioneInfoDato">
    <w:name w:val="IntestazioneInfoDato"/>
    <w:basedOn w:val="IntestazioneInfoLabel"/>
    <w:rsid w:val="009E18FA"/>
    <w:rPr>
      <w:b w:val="0"/>
    </w:rPr>
  </w:style>
  <w:style w:type="paragraph" w:styleId="Sommario7">
    <w:name w:val="toc 7"/>
    <w:basedOn w:val="Normale"/>
    <w:next w:val="Normale"/>
    <w:autoRedefine/>
    <w:semiHidden/>
    <w:rsid w:val="001A35E8"/>
    <w:pPr>
      <w:ind w:left="1440"/>
    </w:pPr>
  </w:style>
  <w:style w:type="paragraph" w:styleId="Sommario8">
    <w:name w:val="toc 8"/>
    <w:basedOn w:val="Normale"/>
    <w:next w:val="Normale"/>
    <w:autoRedefine/>
    <w:semiHidden/>
    <w:rsid w:val="001A35E8"/>
    <w:pPr>
      <w:ind w:left="1680"/>
    </w:pPr>
  </w:style>
  <w:style w:type="paragraph" w:styleId="Sommario9">
    <w:name w:val="toc 9"/>
    <w:basedOn w:val="Normale"/>
    <w:next w:val="Normale"/>
    <w:autoRedefine/>
    <w:semiHidden/>
    <w:rsid w:val="001A35E8"/>
    <w:pPr>
      <w:ind w:left="1920"/>
    </w:pPr>
  </w:style>
  <w:style w:type="paragraph" w:customStyle="1" w:styleId="IntestazioneTitolo">
    <w:name w:val="IntestazioneTitolo"/>
    <w:basedOn w:val="Intestazione"/>
    <w:rsid w:val="00904E61"/>
    <w:pPr>
      <w:tabs>
        <w:tab w:val="clear" w:pos="4819"/>
        <w:tab w:val="clear" w:pos="9638"/>
      </w:tabs>
    </w:pPr>
  </w:style>
  <w:style w:type="character" w:customStyle="1" w:styleId="Revisione1">
    <w:name w:val="Revisione1"/>
    <w:basedOn w:val="Carpredefinitoparagrafo"/>
    <w:rsid w:val="007A0BA2"/>
    <w:rPr>
      <w:rFonts w:ascii="Arial" w:hAnsi="Arial"/>
      <w:b/>
      <w:i/>
      <w:sz w:val="18"/>
      <w:bdr w:val="none" w:sz="0" w:space="0" w:color="auto"/>
      <w:shd w:val="clear" w:color="auto" w:fill="D9D9D9"/>
    </w:rPr>
  </w:style>
  <w:style w:type="character" w:customStyle="1" w:styleId="TestofumettoCarattere">
    <w:name w:val="Testo fumetto Carattere"/>
    <w:basedOn w:val="Carpredefinitoparagrafo"/>
    <w:link w:val="Testofumetto"/>
    <w:rsid w:val="002556A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EF4EE5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C350A"/>
    <w:rPr>
      <w:rFonts w:ascii="Arial" w:hAnsi="Arial"/>
      <w:b/>
      <w:caps/>
      <w:szCs w:val="24"/>
    </w:rPr>
  </w:style>
  <w:style w:type="paragraph" w:styleId="Revisione">
    <w:name w:val="Revision"/>
    <w:hidden/>
    <w:uiPriority w:val="99"/>
    <w:semiHidden/>
    <w:rsid w:val="00B76430"/>
    <w:rPr>
      <w:lang w:val="en-US" w:eastAsia="en-US"/>
    </w:rPr>
  </w:style>
  <w:style w:type="paragraph" w:customStyle="1" w:styleId="Default">
    <w:name w:val="Default"/>
    <w:rsid w:val="00947EE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00testo">
    <w:name w:val="00 testo"/>
    <w:basedOn w:val="NormaleWeb"/>
    <w:qFormat/>
    <w:rsid w:val="000674EE"/>
    <w:pPr>
      <w:shd w:val="clear" w:color="auto" w:fill="FFFFFF"/>
      <w:spacing w:after="120" w:line="360" w:lineRule="auto"/>
      <w:jc w:val="both"/>
    </w:pPr>
    <w:rPr>
      <w:rFonts w:ascii="Garamond" w:hAnsi="Garamond" w:cs="Arial"/>
      <w:sz w:val="22"/>
      <w:szCs w:val="22"/>
      <w:lang w:val="it-IT"/>
    </w:rPr>
  </w:style>
  <w:style w:type="paragraph" w:customStyle="1" w:styleId="00elencotratto">
    <w:name w:val="00 elenco tratto"/>
    <w:basedOn w:val="Testodelblocco"/>
    <w:qFormat/>
    <w:rsid w:val="00641AA1"/>
    <w:pPr>
      <w:numPr>
        <w:numId w:val="26"/>
      </w:numPr>
      <w:spacing w:before="100" w:after="100" w:line="312" w:lineRule="auto"/>
      <w:ind w:right="0"/>
      <w:jc w:val="both"/>
    </w:pPr>
    <w:rPr>
      <w:rFonts w:ascii="Garamond" w:hAnsi="Garamond" w:cs="Arial"/>
      <w:sz w:val="22"/>
      <w:szCs w:val="22"/>
      <w:lang w:val="it-IT" w:bidi="it-IT"/>
    </w:rPr>
  </w:style>
  <w:style w:type="paragraph" w:customStyle="1" w:styleId="00elencopunto">
    <w:name w:val="00 elenco punto"/>
    <w:basedOn w:val="Testodelblocco"/>
    <w:qFormat/>
    <w:rsid w:val="00FC1166"/>
    <w:pPr>
      <w:numPr>
        <w:numId w:val="42"/>
      </w:numPr>
      <w:spacing w:before="120" w:line="312" w:lineRule="auto"/>
      <w:ind w:left="993" w:right="-286" w:hanging="284"/>
      <w:jc w:val="both"/>
    </w:pPr>
    <w:rPr>
      <w:rFonts w:ascii="Garamond" w:hAnsi="Garamond" w:cs="Arial"/>
      <w:sz w:val="22"/>
      <w:szCs w:val="22"/>
      <w:lang w:val="it-IT"/>
    </w:rPr>
  </w:style>
  <w:style w:type="paragraph" w:customStyle="1" w:styleId="00testotabella">
    <w:name w:val="00 testo tabella"/>
    <w:basedOn w:val="Normale"/>
    <w:qFormat/>
    <w:rsid w:val="00F82B23"/>
    <w:pPr>
      <w:ind w:left="113" w:right="113"/>
      <w:jc w:val="both"/>
    </w:pPr>
    <w:rPr>
      <w:rFonts w:ascii="Garamond" w:hAnsi="Garamond" w:cs="Arial"/>
      <w:bCs/>
      <w:lang w:val="it-IT" w:bidi="it-IT"/>
    </w:rPr>
  </w:style>
  <w:style w:type="character" w:styleId="Rimandocommento">
    <w:name w:val="annotation reference"/>
    <w:basedOn w:val="Carpredefinitoparagrafo"/>
    <w:semiHidden/>
    <w:unhideWhenUsed/>
    <w:rsid w:val="00AF0B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F0B31"/>
  </w:style>
  <w:style w:type="character" w:customStyle="1" w:styleId="TestocommentoCarattere">
    <w:name w:val="Testo commento Carattere"/>
    <w:basedOn w:val="Carpredefinitoparagrafo"/>
    <w:link w:val="Testocommento"/>
    <w:rsid w:val="00AF0B31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F0B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F0B31"/>
    <w:rPr>
      <w:b/>
      <w:bCs/>
      <w:lang w:val="en-US" w:eastAsia="en-US"/>
    </w:rPr>
  </w:style>
  <w:style w:type="character" w:customStyle="1" w:styleId="ui-provider">
    <w:name w:val="ui-provider"/>
    <w:basedOn w:val="Carpredefinitoparagrafo"/>
    <w:rsid w:val="00F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Modelli%20pubblici\Modelli%20Office%20Italferr\Allegato%20a%20Procedura%20o%20Specific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1d6a5960-ca07-4423-a450-a14c13fed246">
      <Terms xmlns="http://schemas.microsoft.com/office/infopath/2007/PartnerControls"/>
    </lcf76f155ced4ddcb4097134ff3c332f>
    <Stato_x0020_elaborato xmlns="1d6a5960-ca07-4423-a450-a14c13fed246" xsi:nil="true"/>
    <Verificato xmlns="1d6a5960-ca07-4423-a450-a14c13fed246">false</Verificat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24" ma:contentTypeDescription="Creare un nuovo documento." ma:contentTypeScope="" ma:versionID="38d8db60ecdd4c80eb2648bd43078690">
  <xsd:schema xmlns:xsd="http://www.w3.org/2001/XMLSchema" xmlns:xs="http://www.w3.org/2001/XMLSchema" xmlns:p="http://schemas.microsoft.com/office/2006/metadata/properties" xmlns:ns2="1d6a5960-ca07-4423-a450-a14c13fed246" xmlns:ns3="7936fec0-31b0-44b6-8b3c-678a174bc13c" xmlns:ns4="b7957999-1fb1-4b94-a26e-175b0f633963" targetNamespace="http://schemas.microsoft.com/office/2006/metadata/properties" ma:root="true" ma:fieldsID="53cc0fca098cb3d7e3cd82ddb358e500" ns2:_="" ns3:_="" ns4:_="">
    <xsd:import namespace="1d6a5960-ca07-4423-a450-a14c13fed246"/>
    <xsd:import namespace="7936fec0-31b0-44b6-8b3c-678a174bc13c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Verificato" minOccurs="0"/>
                <xsd:element ref="ns2:Stato_x0020_elaborato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ificato" ma:index="19" nillable="true" ma:displayName="Verificato" ma:default="0" ma:internalName="Verificato">
      <xsd:simpleType>
        <xsd:restriction base="dms:Boolean"/>
      </xsd:simpleType>
    </xsd:element>
    <xsd:element name="Stato_x0020_elaborato" ma:index="20" nillable="true" ma:displayName="Stato elaborato" ma:indexed="true" ma:internalName="Stato_x0020_elaborato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7ab114-6e3b-4360-97ed-7673207270ba}" ma:internalName="TaxCatchAll" ma:readOnly="false" ma:showField="CatchAllData" ma:web="b7957999-1fb1-4b94-a26e-175b0f633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8C3F7F-94F5-4223-8493-3E105BD7A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E42A09-C83C-4945-BE4D-8D0CD82C4A21}">
  <ds:schemaRefs>
    <ds:schemaRef ds:uri="http://schemas.microsoft.com/office/2006/metadata/properties"/>
    <ds:schemaRef ds:uri="http://schemas.microsoft.com/office/infopath/2007/PartnerControls"/>
    <ds:schemaRef ds:uri="32e8f1f2-c97e-43fe-a5fa-af56a1b89ef8"/>
    <ds:schemaRef ds:uri="7936fec0-31b0-44b6-8b3c-678a174bc13c"/>
    <ds:schemaRef ds:uri="1d6a5960-ca07-4423-a450-a14c13fed246"/>
  </ds:schemaRefs>
</ds:datastoreItem>
</file>

<file path=customXml/itemProps3.xml><?xml version="1.0" encoding="utf-8"?>
<ds:datastoreItem xmlns:ds="http://schemas.openxmlformats.org/officeDocument/2006/customXml" ds:itemID="{F3DE2F44-B843-4F33-9C55-6FB055C80A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782C89-99C2-4203-A409-EF0855C3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7936fec0-31b0-44b6-8b3c-678a174bc13c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Procedura o Specifica</Template>
  <TotalTime>110</TotalTime>
  <Pages>5</Pages>
  <Words>771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Procedura o Specifica</vt:lpstr>
    </vt:vector>
  </TitlesOfParts>
  <Company>Italferr S.p.A.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Procedura o Specifica</dc:title>
  <dc:creator>PERUCCHINI ROBERTO</dc:creator>
  <cp:lastModifiedBy>Altomonte Michela</cp:lastModifiedBy>
  <cp:revision>23</cp:revision>
  <cp:lastPrinted>1900-12-31T23:00:00Z</cp:lastPrinted>
  <dcterms:created xsi:type="dcterms:W3CDTF">2026-01-13T15:22:00Z</dcterms:created>
  <dcterms:modified xsi:type="dcterms:W3CDTF">2026-03-27T12:43:00Z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2022-08-24T08:00:28Z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f550cdc4-69f4-45d1-b71c-7f8fdde93ec8</vt:lpwstr>
  </property>
  <property fmtid="{D5CDD505-2E9C-101B-9397-08002B2CF9AE}" pid="8" name="MSIP_Label_8a44a90e-04f7-4d21-b494-cfe49b26ce55_ContentBits">
    <vt:lpwstr>0</vt:lpwstr>
  </property>
  <property fmtid="{D5CDD505-2E9C-101B-9397-08002B2CF9AE}" pid="9" name="ContentTypeId">
    <vt:lpwstr>0x0101008A6D3DB03F26E849AEC2193C61159BFB</vt:lpwstr>
  </property>
  <property fmtid="{D5CDD505-2E9C-101B-9397-08002B2CF9AE}" pid="10" name="MediaServiceImageTags">
    <vt:lpwstr/>
  </property>
</Properties>
</file>